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572F3" w14:textId="77777777" w:rsidR="007E65F1" w:rsidRDefault="007E65F1" w:rsidP="007E65F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D4803DB" wp14:editId="4EC8D175">
                <wp:simplePos x="0" y="0"/>
                <wp:positionH relativeFrom="page">
                  <wp:posOffset>1620520</wp:posOffset>
                </wp:positionH>
                <wp:positionV relativeFrom="page">
                  <wp:posOffset>3391535</wp:posOffset>
                </wp:positionV>
                <wp:extent cx="4860290" cy="2160270"/>
                <wp:effectExtent l="1270" t="635" r="0" b="1270"/>
                <wp:wrapNone/>
                <wp:docPr id="1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0290" cy="216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EBF25C" w14:textId="2BB4CC66" w:rsidR="007E65F1" w:rsidRPr="002036FD" w:rsidRDefault="00C379D3" w:rsidP="007E65F1">
                            <w:pPr>
                              <w:pStyle w:val="TitelKUB"/>
                              <w:rPr>
                                <w:bCs/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bCs/>
                                </w:rPr>
                                <w:alias w:val="Titel"/>
                                <w:id w:val="43654990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B9750C">
                                  <w:rPr>
                                    <w:bCs/>
                                  </w:rPr>
                                  <w:t>Meldung einer (möglichen) DS-Verletzung_V11_29-07-2025</w:t>
                                </w:r>
                              </w:sdtContent>
                            </w:sdt>
                          </w:p>
                          <w:p w14:paraId="5ABD8518" w14:textId="77777777" w:rsidR="007E65F1" w:rsidRPr="002036FD" w:rsidRDefault="007E65F1" w:rsidP="007E65F1">
                            <w:pPr>
                              <w:pStyle w:val="UntertitelKUB"/>
                              <w:rPr>
                                <w:lang w:val="en-US"/>
                              </w:rPr>
                            </w:pPr>
                            <w:r w:rsidRPr="002036FD">
                              <w:rPr>
                                <w:lang w:val="en-US"/>
                              </w:rPr>
                              <w:t>Art. 33 DSGVO i.V.m. § 83a SGB X</w:t>
                            </w:r>
                          </w:p>
                          <w:p w14:paraId="33A7C31C" w14:textId="77777777" w:rsidR="007E65F1" w:rsidRPr="002036FD" w:rsidRDefault="007E65F1" w:rsidP="007E65F1">
                            <w:pPr>
                              <w:pStyle w:val="UntertitelKUB"/>
                              <w:rPr>
                                <w:lang w:val="en-US"/>
                              </w:rPr>
                            </w:pPr>
                            <w:r w:rsidRPr="002036FD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  <w:p w14:paraId="45F4D766" w14:textId="77777777" w:rsidR="007E65F1" w:rsidRPr="002036FD" w:rsidRDefault="007E65F1" w:rsidP="007E65F1">
                            <w:pPr>
                              <w:pStyle w:val="UntertitelKUB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4803DB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127.6pt;margin-top:267.05pt;width:382.7pt;height:17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" stroked="f">
                <v:textbox inset="0,0,0,0">
                  <w:txbxContent>
                    <w:p w14:paraId="34EBF25C" w14:textId="2BB4CC66" w:rsidR="007E65F1" w:rsidRPr="002036FD" w:rsidRDefault="00C379D3" w:rsidP="007E65F1">
                      <w:pPr>
                        <w:pStyle w:val="TitelKUB"/>
                        <w:rPr>
                          <w:bCs/>
                          <w:lang w:val="en-US"/>
                        </w:rPr>
                      </w:pPr>
                      <w:sdt>
                        <w:sdtPr>
                          <w:rPr>
                            <w:bCs/>
                          </w:rPr>
                          <w:alias w:val="Titel"/>
                          <w:id w:val="43654990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B9750C">
                            <w:rPr>
                              <w:bCs/>
                            </w:rPr>
                            <w:t>Meldung einer (möglichen) DS-Verletzung_V11_29-07-2025</w:t>
                          </w:r>
                        </w:sdtContent>
                      </w:sdt>
                    </w:p>
                    <w:p w14:paraId="5ABD8518" w14:textId="77777777" w:rsidR="007E65F1" w:rsidRPr="002036FD" w:rsidRDefault="007E65F1" w:rsidP="007E65F1">
                      <w:pPr>
                        <w:pStyle w:val="UntertitelKUB"/>
                        <w:rPr>
                          <w:lang w:val="en-US"/>
                        </w:rPr>
                      </w:pPr>
                      <w:r w:rsidRPr="002036FD">
                        <w:rPr>
                          <w:lang w:val="en-US"/>
                        </w:rPr>
                        <w:t>Art. 33 DSGVO i.V.m. § 83a SGB X</w:t>
                      </w:r>
                    </w:p>
                    <w:p w14:paraId="33A7C31C" w14:textId="77777777" w:rsidR="007E65F1" w:rsidRPr="002036FD" w:rsidRDefault="007E65F1" w:rsidP="007E65F1">
                      <w:pPr>
                        <w:pStyle w:val="UntertitelKUB"/>
                        <w:rPr>
                          <w:lang w:val="en-US"/>
                        </w:rPr>
                      </w:pPr>
                      <w:r w:rsidRPr="002036FD">
                        <w:rPr>
                          <w:lang w:val="en-US"/>
                        </w:rPr>
                        <w:t xml:space="preserve"> </w:t>
                      </w:r>
                    </w:p>
                    <w:p w14:paraId="45F4D766" w14:textId="77777777" w:rsidR="007E65F1" w:rsidRPr="002036FD" w:rsidRDefault="007E65F1" w:rsidP="007E65F1">
                      <w:pPr>
                        <w:pStyle w:val="UntertitelKUB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0E7D049" w14:textId="77777777" w:rsidR="007E65F1" w:rsidRPr="00A7369E" w:rsidRDefault="007E65F1" w:rsidP="007E65F1"/>
    <w:p w14:paraId="482E4BAC" w14:textId="77777777" w:rsidR="007E65F1" w:rsidRPr="00A7369E" w:rsidRDefault="007E65F1" w:rsidP="007E65F1"/>
    <w:p w14:paraId="3319E671" w14:textId="77777777" w:rsidR="007E65F1" w:rsidRPr="00A7369E" w:rsidRDefault="007E65F1" w:rsidP="007E65F1"/>
    <w:p w14:paraId="03AA588B" w14:textId="77777777" w:rsidR="007E65F1" w:rsidRDefault="007E65F1" w:rsidP="007E65F1"/>
    <w:p w14:paraId="391377A8" w14:textId="77777777" w:rsidR="007E65F1" w:rsidRDefault="007E65F1" w:rsidP="007E65F1">
      <w:pPr>
        <w:tabs>
          <w:tab w:val="left" w:pos="1605"/>
        </w:tabs>
      </w:pPr>
      <w:r>
        <w:tab/>
      </w:r>
    </w:p>
    <w:p w14:paraId="3AE2337C" w14:textId="77777777" w:rsidR="007E65F1" w:rsidRDefault="007E65F1" w:rsidP="007E65F1"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9185ABC" wp14:editId="065DA0FD">
                <wp:simplePos x="0" y="0"/>
                <wp:positionH relativeFrom="page">
                  <wp:posOffset>1080135</wp:posOffset>
                </wp:positionH>
                <wp:positionV relativeFrom="page">
                  <wp:posOffset>9234805</wp:posOffset>
                </wp:positionV>
                <wp:extent cx="3549015" cy="527050"/>
                <wp:effectExtent l="3810" t="0" r="0" b="1270"/>
                <wp:wrapTight wrapText="bothSides">
                  <wp:wrapPolygon edited="0">
                    <wp:start x="0" y="0"/>
                    <wp:lineTo x="0" y="0"/>
                    <wp:lineTo x="0" y="0"/>
                  </wp:wrapPolygon>
                </wp:wrapTight>
                <wp:docPr id="14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015" cy="52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F82FCE" w14:textId="24B144A2" w:rsidR="007E65F1" w:rsidRPr="00FD1472" w:rsidRDefault="007E65F1" w:rsidP="007E65F1">
                            <w:pPr>
                              <w:spacing w:line="30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D1472">
                              <w:rPr>
                                <w:b/>
                                <w:sz w:val="18"/>
                                <w:szCs w:val="18"/>
                              </w:rPr>
                              <w:t>Autor/in:</w:t>
                            </w:r>
                            <w:r w:rsidRPr="00FD1472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sz w:val="18"/>
                                  <w:szCs w:val="18"/>
                                </w:rPr>
                                <w:alias w:val="Autor"/>
                                <w:id w:val="1094487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D67C1B">
                                  <w:rPr>
                                    <w:sz w:val="18"/>
                                    <w:szCs w:val="18"/>
                                  </w:rPr>
                                  <w:t xml:space="preserve">Keichel, Jan / Stab-OS; </w:t>
                                </w:r>
                                <w:r w:rsidR="00034D71">
                                  <w:rPr>
                                    <w:sz w:val="18"/>
                                    <w:szCs w:val="18"/>
                                  </w:rPr>
                                  <w:t>Rämmler, Torsten</w:t>
                                </w:r>
                                <w:r w:rsidR="00D67C1B">
                                  <w:rPr>
                                    <w:sz w:val="18"/>
                                    <w:szCs w:val="18"/>
                                  </w:rPr>
                                  <w:t xml:space="preserve"> / Stab-OS</w:t>
                                </w:r>
                              </w:sdtContent>
                            </w:sdt>
                          </w:p>
                          <w:p w14:paraId="384EE42D" w14:textId="66D80A12" w:rsidR="007E65F1" w:rsidRPr="00FD1472" w:rsidRDefault="007E65F1" w:rsidP="007E65F1">
                            <w:pPr>
                              <w:spacing w:line="30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FD1472">
                              <w:rPr>
                                <w:b/>
                                <w:sz w:val="18"/>
                                <w:szCs w:val="18"/>
                              </w:rPr>
                              <w:t>Letzte Speicherung: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begin"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instrText xml:space="preserve"> SAVEDATE  \@ "dd.MM.yyyy"  \* MERGEFORMAT </w:instrTex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B9750C">
                              <w:rPr>
                                <w:noProof/>
                                <w:sz w:val="18"/>
                                <w:szCs w:val="18"/>
                              </w:rPr>
                              <w:t>30.09.2025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85ABC" id="Text Box 29" o:spid="_x0000_s1027" type="#_x0000_t202" style="position:absolute;margin-left:85.05pt;margin-top:727.15pt;width:279.45pt;height:41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" filled="f" stroked="f">
                <v:textbox inset="0,0,0,0">
                  <w:txbxContent>
                    <w:p w14:paraId="5CF82FCE" w14:textId="24B144A2" w:rsidR="007E65F1" w:rsidRPr="00FD1472" w:rsidRDefault="007E65F1" w:rsidP="007E65F1">
                      <w:pPr>
                        <w:spacing w:line="300" w:lineRule="auto"/>
                        <w:rPr>
                          <w:sz w:val="18"/>
                          <w:szCs w:val="18"/>
                        </w:rPr>
                      </w:pPr>
                      <w:r w:rsidRPr="00FD1472">
                        <w:rPr>
                          <w:b/>
                          <w:sz w:val="18"/>
                          <w:szCs w:val="18"/>
                        </w:rPr>
                        <w:t>Autor/in:</w:t>
                      </w:r>
                      <w:r w:rsidRPr="00FD1472">
                        <w:rPr>
                          <w:sz w:val="18"/>
                          <w:szCs w:val="18"/>
                        </w:rPr>
                        <w:t xml:space="preserve"> </w:t>
                      </w:r>
                      <w:sdt>
                        <w:sdtPr>
                          <w:rPr>
                            <w:sz w:val="18"/>
                            <w:szCs w:val="18"/>
                          </w:rPr>
                          <w:alias w:val="Autor"/>
                          <w:id w:val="1094487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D67C1B">
                            <w:rPr>
                              <w:sz w:val="18"/>
                              <w:szCs w:val="18"/>
                            </w:rPr>
                            <w:t xml:space="preserve">Keichel, Jan / Stab-OS; </w:t>
                          </w:r>
                          <w:r w:rsidR="00034D71">
                            <w:rPr>
                              <w:sz w:val="18"/>
                              <w:szCs w:val="18"/>
                            </w:rPr>
                            <w:t>Rämmler, Torsten</w:t>
                          </w:r>
                          <w:r w:rsidR="00D67C1B">
                            <w:rPr>
                              <w:sz w:val="18"/>
                              <w:szCs w:val="18"/>
                            </w:rPr>
                            <w:t xml:space="preserve"> / Stab-OS</w:t>
                          </w:r>
                        </w:sdtContent>
                      </w:sdt>
                    </w:p>
                    <w:p w14:paraId="384EE42D" w14:textId="66D80A12" w:rsidR="007E65F1" w:rsidRPr="00FD1472" w:rsidRDefault="007E65F1" w:rsidP="007E65F1">
                      <w:pPr>
                        <w:spacing w:line="300" w:lineRule="auto"/>
                        <w:rPr>
                          <w:sz w:val="18"/>
                          <w:szCs w:val="18"/>
                        </w:rPr>
                      </w:pPr>
                      <w:r w:rsidRPr="00FD1472">
                        <w:rPr>
                          <w:b/>
                          <w:sz w:val="18"/>
                          <w:szCs w:val="18"/>
                        </w:rPr>
                        <w:t>Letzte Speicherung: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fldChar w:fldCharType="begin"/>
                      </w:r>
                      <w:r>
                        <w:rPr>
                          <w:sz w:val="18"/>
                          <w:szCs w:val="18"/>
                        </w:rPr>
                        <w:instrText xml:space="preserve"> SAVEDATE  \@ "dd.MM.yyyy"  \* MERGEFORMAT </w:instrText>
                      </w:r>
                      <w:r>
                        <w:rPr>
                          <w:sz w:val="18"/>
                          <w:szCs w:val="18"/>
                        </w:rPr>
                        <w:fldChar w:fldCharType="separate"/>
                      </w:r>
                      <w:r w:rsidR="00B9750C">
                        <w:rPr>
                          <w:noProof/>
                          <w:sz w:val="18"/>
                          <w:szCs w:val="18"/>
                        </w:rPr>
                        <w:t>30.09.2025</w:t>
                      </w:r>
                      <w:r>
                        <w:rPr>
                          <w:sz w:val="18"/>
                          <w:szCs w:val="18"/>
                        </w:rPr>
                        <w:fldChar w:fldCharType="end"/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p w14:paraId="12DDF284" w14:textId="77777777" w:rsidR="007E65F1" w:rsidRDefault="007E65F1" w:rsidP="007E65F1">
      <w:pPr>
        <w:pStyle w:val="TitelKUB"/>
        <w:sectPr w:rsidR="007E65F1" w:rsidSect="00EF63C7">
          <w:headerReference w:type="default" r:id="rId12"/>
          <w:headerReference w:type="first" r:id="rId13"/>
          <w:footerReference w:type="first" r:id="rId14"/>
          <w:pgSz w:w="11906" w:h="16838" w:code="9"/>
          <w:pgMar w:top="2268" w:right="1701" w:bottom="1701" w:left="1701" w:header="2098" w:footer="1247" w:gutter="0"/>
          <w:cols w:space="708"/>
          <w:titlePg/>
          <w:docGrid w:linePitch="360"/>
        </w:sectPr>
      </w:pPr>
    </w:p>
    <w:p w14:paraId="67AD7CF4" w14:textId="77777777" w:rsidR="007E65F1" w:rsidRDefault="007E65F1" w:rsidP="007E65F1">
      <w:pPr>
        <w:rPr>
          <w:rFonts w:ascii="Arial Black" w:hAnsi="Arial Black"/>
          <w:sz w:val="24"/>
        </w:rPr>
      </w:pPr>
      <w:r w:rsidRPr="005463D8">
        <w:rPr>
          <w:rFonts w:ascii="Arial Black" w:hAnsi="Arial Black"/>
          <w:sz w:val="24"/>
        </w:rPr>
        <w:lastRenderedPageBreak/>
        <w:t>Dokumentübersicht</w:t>
      </w:r>
    </w:p>
    <w:p w14:paraId="059F9607" w14:textId="77777777" w:rsidR="007E65F1" w:rsidRDefault="007E65F1" w:rsidP="007E65F1"/>
    <w:tbl>
      <w:tblPr>
        <w:tblStyle w:val="Tabellenraster"/>
        <w:tblW w:w="9007" w:type="dxa"/>
        <w:tblInd w:w="57" w:type="dxa"/>
        <w:tblBorders>
          <w:top w:val="single" w:sz="6" w:space="0" w:color="90C01E"/>
          <w:left w:val="single" w:sz="6" w:space="0" w:color="90C01E"/>
          <w:bottom w:val="single" w:sz="6" w:space="0" w:color="90C01E"/>
          <w:right w:val="single" w:sz="6" w:space="0" w:color="90C01E"/>
          <w:insideH w:val="single" w:sz="6" w:space="0" w:color="90C01E"/>
          <w:insideV w:val="single" w:sz="6" w:space="0" w:color="90C01E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2268"/>
        <w:gridCol w:w="2061"/>
      </w:tblGrid>
      <w:tr w:rsidR="007E65F1" w:rsidRPr="00396490" w14:paraId="5EBB895E" w14:textId="77777777" w:rsidTr="000607DB">
        <w:tc>
          <w:tcPr>
            <w:tcW w:w="2835" w:type="dxa"/>
            <w:shd w:val="clear" w:color="auto" w:fill="CFCFCF" w:themeFill="background2" w:themeFillTint="66"/>
          </w:tcPr>
          <w:p w14:paraId="564B47E9" w14:textId="77777777" w:rsidR="007E65F1" w:rsidRPr="00396490" w:rsidRDefault="007E65F1" w:rsidP="00FA50D9">
            <w:pPr>
              <w:pStyle w:val="AuszeichnungKU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Kategorie</w:t>
            </w:r>
            <w:r w:rsidRPr="00226C0B">
              <w:rPr>
                <w:b w:val="0"/>
                <w:sz w:val="14"/>
                <w:szCs w:val="14"/>
              </w:rPr>
              <w:t xml:space="preserve"> </w:t>
            </w:r>
            <w:r>
              <w:rPr>
                <w:b w:val="0"/>
                <w:sz w:val="14"/>
                <w:szCs w:val="14"/>
              </w:rPr>
              <w:t>- Art der Dokumentation</w:t>
            </w:r>
          </w:p>
        </w:tc>
        <w:tc>
          <w:tcPr>
            <w:tcW w:w="6172" w:type="dxa"/>
            <w:gridSpan w:val="4"/>
          </w:tcPr>
          <w:p w14:paraId="2112866B" w14:textId="77777777" w:rsidR="007E65F1" w:rsidRPr="007809A2" w:rsidRDefault="00C379D3" w:rsidP="00FA50D9">
            <w:pPr>
              <w:pStyle w:val="TabellentextKUB"/>
            </w:pPr>
            <w:sdt>
              <w:sdtPr>
                <w:alias w:val="KUB_Dokumentart"/>
                <w:id w:val="23845699"/>
                <w:placeholder>
                  <w:docPart w:val="481B492090D84EC1A96235C4F29CC8C9"/>
                </w:placeholder>
        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        <w:text/>
              </w:sdtPr>
              <w:sdtEndPr/>
              <w:sdtContent>
                <w:r w:rsidR="007E65F1">
                  <w:t>Meldung einer (möglichen) Datenschutzverletzung</w:t>
                </w:r>
              </w:sdtContent>
            </w:sdt>
            <w:r w:rsidR="007E65F1" w:rsidRPr="007809A2">
              <w:tab/>
            </w:r>
            <w:r w:rsidR="007E65F1" w:rsidRPr="007809A2">
              <w:tab/>
            </w:r>
          </w:p>
        </w:tc>
      </w:tr>
      <w:tr w:rsidR="007E65F1" w:rsidRPr="00396490" w14:paraId="43B08B49" w14:textId="77777777" w:rsidTr="000607DB">
        <w:tc>
          <w:tcPr>
            <w:tcW w:w="2835" w:type="dxa"/>
            <w:shd w:val="clear" w:color="auto" w:fill="CFCFCF" w:themeFill="background2" w:themeFillTint="66"/>
          </w:tcPr>
          <w:p w14:paraId="5B91B476" w14:textId="77777777" w:rsidR="007E65F1" w:rsidRPr="00396490" w:rsidRDefault="007E65F1" w:rsidP="00FA50D9">
            <w:pPr>
              <w:pStyle w:val="AuszeichnungKUB"/>
              <w:rPr>
                <w:sz w:val="18"/>
                <w:szCs w:val="18"/>
              </w:rPr>
            </w:pPr>
            <w:r w:rsidRPr="00396490">
              <w:rPr>
                <w:sz w:val="18"/>
                <w:szCs w:val="18"/>
              </w:rPr>
              <w:t>Autor/in</w:t>
            </w:r>
          </w:p>
        </w:tc>
        <w:sdt>
          <w:sdtPr>
            <w:alias w:val="Autor"/>
            <w:id w:val="33479979"/>
            <w:placeholder>
              <w:docPart w:val="C18AA89F2C254357B0C9D800F44DEA2F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tc>
              <w:tcPr>
                <w:tcW w:w="6172" w:type="dxa"/>
                <w:gridSpan w:val="4"/>
              </w:tcPr>
              <w:p w14:paraId="7FC5007C" w14:textId="62A27B90" w:rsidR="007E65F1" w:rsidRPr="00396490" w:rsidRDefault="00034D71" w:rsidP="00FA50D9">
                <w:pPr>
                  <w:pStyle w:val="TabellentextKUB"/>
                </w:pPr>
                <w:r>
                  <w:t>Keichel, Jan / Stab-OS; Rämmler, Torsten / Stab-OS</w:t>
                </w:r>
              </w:p>
            </w:tc>
          </w:sdtContent>
        </w:sdt>
      </w:tr>
      <w:tr w:rsidR="007E65F1" w:rsidRPr="00396490" w14:paraId="46E14EAA" w14:textId="77777777" w:rsidTr="000607DB"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66DC3B45" w14:textId="77777777" w:rsidR="007E65F1" w:rsidRPr="00396490" w:rsidRDefault="007E65F1" w:rsidP="00FA50D9">
            <w:pPr>
              <w:pStyle w:val="AuszeichnungKUB"/>
              <w:rPr>
                <w:sz w:val="18"/>
                <w:szCs w:val="18"/>
              </w:rPr>
            </w:pPr>
            <w:r w:rsidRPr="00396490">
              <w:rPr>
                <w:sz w:val="18"/>
                <w:szCs w:val="18"/>
              </w:rPr>
              <w:t>Fachbereich</w:t>
            </w:r>
            <w:r>
              <w:rPr>
                <w:sz w:val="18"/>
                <w:szCs w:val="18"/>
              </w:rPr>
              <w:t xml:space="preserve">, </w:t>
            </w:r>
            <w:r w:rsidRPr="00396490">
              <w:rPr>
                <w:sz w:val="18"/>
                <w:szCs w:val="18"/>
              </w:rPr>
              <w:t>Fachteam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 xml:space="preserve">oder </w:t>
            </w:r>
            <w:r w:rsidRPr="00396490">
              <w:rPr>
                <w:sz w:val="18"/>
                <w:szCs w:val="18"/>
              </w:rPr>
              <w:t>Projektgruppe</w:t>
            </w:r>
          </w:p>
        </w:tc>
        <w:tc>
          <w:tcPr>
            <w:tcW w:w="6172" w:type="dxa"/>
            <w:gridSpan w:val="4"/>
          </w:tcPr>
          <w:p w14:paraId="29DAB869" w14:textId="77777777" w:rsidR="007E65F1" w:rsidRPr="00396490" w:rsidRDefault="007E65F1" w:rsidP="00FA50D9">
            <w:pPr>
              <w:pStyle w:val="TabellentextKUB"/>
            </w:pPr>
          </w:p>
        </w:tc>
      </w:tr>
      <w:tr w:rsidR="007E65F1" w:rsidRPr="00396490" w14:paraId="3C7FD531" w14:textId="77777777" w:rsidTr="000607DB"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4C93A447" w14:textId="77777777" w:rsidR="007E65F1" w:rsidRDefault="007E65F1" w:rsidP="00FA50D9">
            <w:pPr>
              <w:pStyle w:val="AuszeichnungKUB"/>
              <w:rPr>
                <w:sz w:val="16"/>
                <w:szCs w:val="16"/>
              </w:rPr>
            </w:pPr>
            <w:r w:rsidRPr="00396490">
              <w:rPr>
                <w:sz w:val="18"/>
                <w:szCs w:val="18"/>
              </w:rPr>
              <w:t>Zielgruppe</w:t>
            </w:r>
            <w:r w:rsidRPr="00396490">
              <w:rPr>
                <w:sz w:val="16"/>
                <w:szCs w:val="16"/>
              </w:rPr>
              <w:t xml:space="preserve"> </w:t>
            </w:r>
          </w:p>
          <w:p w14:paraId="57120D6F" w14:textId="77777777" w:rsidR="007E65F1" w:rsidRPr="00226C0B" w:rsidRDefault="007E65F1" w:rsidP="00FA50D9">
            <w:pPr>
              <w:pStyle w:val="AuszeichnungKUB"/>
              <w:rPr>
                <w:sz w:val="14"/>
                <w:szCs w:val="14"/>
              </w:rPr>
            </w:pPr>
            <w:r w:rsidRPr="00226C0B">
              <w:rPr>
                <w:b w:val="0"/>
                <w:sz w:val="14"/>
                <w:szCs w:val="14"/>
              </w:rPr>
              <w:t>Für wen ist das Dokument bestimmt?</w:t>
            </w:r>
          </w:p>
        </w:tc>
        <w:tc>
          <w:tcPr>
            <w:tcW w:w="6172" w:type="dxa"/>
            <w:gridSpan w:val="4"/>
          </w:tcPr>
          <w:p w14:paraId="6A9A4CC3" w14:textId="77777777" w:rsidR="007E65F1" w:rsidRPr="00396490" w:rsidRDefault="007E65F1" w:rsidP="00FA50D9">
            <w:pPr>
              <w:pStyle w:val="TabellentextKUB"/>
            </w:pPr>
          </w:p>
        </w:tc>
      </w:tr>
      <w:tr w:rsidR="007E65F1" w:rsidRPr="00396490" w14:paraId="05C69D39" w14:textId="77777777" w:rsidTr="000607DB"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0F22986A" w14:textId="77777777" w:rsidR="007E65F1" w:rsidRPr="004946AF" w:rsidRDefault="007E65F1" w:rsidP="00FA50D9">
            <w:pPr>
              <w:pStyle w:val="AuszeichnungKU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Software</w:t>
            </w:r>
            <w:r w:rsidRPr="00396490">
              <w:rPr>
                <w:sz w:val="18"/>
                <w:szCs w:val="18"/>
              </w:rPr>
              <w:t>, Version</w:t>
            </w:r>
            <w:r>
              <w:rPr>
                <w:sz w:val="16"/>
                <w:szCs w:val="16"/>
              </w:rPr>
              <w:t xml:space="preserve"> </w:t>
            </w:r>
            <w:r w:rsidRPr="00226C0B">
              <w:rPr>
                <w:b w:val="0"/>
                <w:sz w:val="14"/>
                <w:szCs w:val="14"/>
              </w:rPr>
              <w:t>- optional -</w:t>
            </w:r>
          </w:p>
        </w:tc>
        <w:tc>
          <w:tcPr>
            <w:tcW w:w="6172" w:type="dxa"/>
            <w:gridSpan w:val="4"/>
          </w:tcPr>
          <w:p w14:paraId="3D3DC54B" w14:textId="77777777" w:rsidR="007E65F1" w:rsidRPr="00226C0B" w:rsidRDefault="007E65F1" w:rsidP="00FA50D9">
            <w:pPr>
              <w:pStyle w:val="TabellentextKUB"/>
            </w:pPr>
            <w:r>
              <w:t>1.0</w:t>
            </w:r>
          </w:p>
        </w:tc>
      </w:tr>
      <w:tr w:rsidR="007E65F1" w:rsidRPr="00396490" w14:paraId="5A4846A1" w14:textId="77777777" w:rsidTr="000607DB">
        <w:trPr>
          <w:trHeight w:val="263"/>
        </w:trPr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2F8A586B" w14:textId="77777777" w:rsidR="007E65F1" w:rsidRPr="00396490" w:rsidRDefault="007E65F1" w:rsidP="00FA50D9">
            <w:pPr>
              <w:rPr>
                <w:sz w:val="18"/>
                <w:szCs w:val="18"/>
              </w:rPr>
            </w:pPr>
            <w:r w:rsidRPr="00396490">
              <w:rPr>
                <w:rStyle w:val="AuszeichnungKUBZchn"/>
                <w:sz w:val="18"/>
                <w:szCs w:val="18"/>
              </w:rPr>
              <w:t>Status</w:t>
            </w:r>
            <w:r w:rsidRPr="00396490">
              <w:rPr>
                <w:sz w:val="18"/>
                <w:szCs w:val="18"/>
              </w:rPr>
              <w:t xml:space="preserve"> </w:t>
            </w:r>
            <w:r w:rsidRPr="00226C0B">
              <w:rPr>
                <w:sz w:val="14"/>
                <w:szCs w:val="14"/>
              </w:rPr>
              <w:t xml:space="preserve">bitte </w:t>
            </w:r>
            <w:r>
              <w:rPr>
                <w:sz w:val="14"/>
                <w:szCs w:val="14"/>
              </w:rPr>
              <w:t xml:space="preserve">eintragen: </w:t>
            </w:r>
            <w:r>
              <w:rPr>
                <w:sz w:val="14"/>
                <w:szCs w:val="14"/>
              </w:rPr>
              <w:br/>
              <w:t xml:space="preserve">Entwurf · In Abstimmung · </w:t>
            </w:r>
            <w:r>
              <w:rPr>
                <w:sz w:val="14"/>
                <w:szCs w:val="14"/>
              </w:rPr>
              <w:br/>
              <w:t>Gültig ab TT.MM.JJJJ · Überarbeitung</w:t>
            </w:r>
          </w:p>
        </w:tc>
        <w:tc>
          <w:tcPr>
            <w:tcW w:w="6172" w:type="dxa"/>
            <w:gridSpan w:val="4"/>
          </w:tcPr>
          <w:p w14:paraId="696ECA00" w14:textId="41415647" w:rsidR="007E65F1" w:rsidRPr="007809A2" w:rsidRDefault="007D6E99" w:rsidP="00FA50D9">
            <w:pPr>
              <w:pStyle w:val="TabellentextKUB"/>
            </w:pPr>
            <w:r w:rsidRPr="00FA50D9">
              <w:rPr>
                <w:bCs/>
              </w:rPr>
              <w:t>Entwurf</w:t>
            </w:r>
            <w:r w:rsidRPr="00444D3B">
              <w:t xml:space="preserve"> / In Abstimmung / </w:t>
            </w:r>
            <w:r w:rsidRPr="007D6E99">
              <w:rPr>
                <w:rStyle w:val="KategorieKUBZchn"/>
              </w:rPr>
              <w:t>Gültig ab 13.02.2024</w:t>
            </w:r>
            <w:r>
              <w:t xml:space="preserve"> </w:t>
            </w:r>
            <w:r w:rsidRPr="00444D3B">
              <w:t>/ Überarbeitung</w:t>
            </w:r>
          </w:p>
        </w:tc>
      </w:tr>
      <w:tr w:rsidR="007E65F1" w:rsidRPr="00396490" w14:paraId="49787BFF" w14:textId="77777777" w:rsidTr="000607DB">
        <w:trPr>
          <w:trHeight w:val="262"/>
        </w:trPr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21CA6628" w14:textId="77777777" w:rsidR="007E65F1" w:rsidRPr="00396490" w:rsidRDefault="007E65F1" w:rsidP="00FA50D9">
            <w:pPr>
              <w:rPr>
                <w:rStyle w:val="AuszeichnungKUBZchn"/>
                <w:sz w:val="18"/>
                <w:szCs w:val="18"/>
              </w:rPr>
            </w:pPr>
            <w:r>
              <w:rPr>
                <w:rStyle w:val="AuszeichnungKUBZchn"/>
                <w:sz w:val="18"/>
                <w:szCs w:val="18"/>
              </w:rPr>
              <w:t>Dokumentenklassifizierung</w:t>
            </w:r>
          </w:p>
        </w:tc>
        <w:sdt>
          <w:sdtPr>
            <w:id w:val="-638565725"/>
            <w:placeholder>
              <w:docPart w:val="A4237C6F9F8E494A81C72A6EEDB09C0D"/>
            </w:placeholder>
            <w:dropDownList>
              <w:listItem w:value="Wählen Sie ein Element aus."/>
              <w:listItem w:displayText="streng vertraulich" w:value="streng vertraulich"/>
              <w:listItem w:displayText="vertraulich" w:value="vertraulich"/>
              <w:listItem w:displayText="intern" w:value="intern"/>
              <w:listItem w:displayText="öffentlich" w:value="öffentlich"/>
            </w:dropDownList>
          </w:sdtPr>
          <w:sdtEndPr/>
          <w:sdtContent>
            <w:tc>
              <w:tcPr>
                <w:tcW w:w="6172" w:type="dxa"/>
                <w:gridSpan w:val="4"/>
              </w:tcPr>
              <w:p w14:paraId="6CBDD3EF" w14:textId="77777777" w:rsidR="007E65F1" w:rsidRPr="00444D3B" w:rsidRDefault="007E65F1" w:rsidP="00FA50D9">
                <w:pPr>
                  <w:pStyle w:val="Dokumentenklassifizierung"/>
                </w:pPr>
                <w:r>
                  <w:t>intern</w:t>
                </w:r>
              </w:p>
            </w:tc>
          </w:sdtContent>
        </w:sdt>
      </w:tr>
      <w:tr w:rsidR="007E65F1" w:rsidRPr="00396490" w14:paraId="53DEA67C" w14:textId="77777777" w:rsidTr="000607DB"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2E39CF5D" w14:textId="77777777" w:rsidR="007E65F1" w:rsidRPr="00396490" w:rsidRDefault="007E65F1" w:rsidP="00FA50D9">
            <w:pPr>
              <w:pStyle w:val="AuszeichnungKUB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Dokumentenname</w:t>
            </w:r>
          </w:p>
        </w:tc>
        <w:tc>
          <w:tcPr>
            <w:tcW w:w="6172" w:type="dxa"/>
            <w:gridSpan w:val="4"/>
          </w:tcPr>
          <w:p w14:paraId="7AD4E192" w14:textId="77777777" w:rsidR="007E65F1" w:rsidRPr="00396490" w:rsidRDefault="007E65F1" w:rsidP="00FA50D9">
            <w:pPr>
              <w:pStyle w:val="TabellentextKUB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FILENAME 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Meldung einer möglichen Datenschutzverletzung.docx</w:t>
            </w:r>
            <w:r>
              <w:rPr>
                <w:noProof/>
              </w:rPr>
              <w:fldChar w:fldCharType="end"/>
            </w:r>
          </w:p>
        </w:tc>
      </w:tr>
      <w:tr w:rsidR="007E65F1" w:rsidRPr="00396490" w14:paraId="3DE74C1C" w14:textId="77777777" w:rsidTr="000607DB"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1FA5B40C" w14:textId="77777777" w:rsidR="007E65F1" w:rsidRPr="00226C0B" w:rsidRDefault="007E65F1" w:rsidP="00FA50D9">
            <w:pPr>
              <w:pStyle w:val="AuszeichnungKUB"/>
              <w:rPr>
                <w:sz w:val="14"/>
                <w:szCs w:val="14"/>
              </w:rPr>
            </w:pPr>
            <w:r w:rsidRPr="00396490">
              <w:rPr>
                <w:sz w:val="18"/>
                <w:szCs w:val="18"/>
              </w:rPr>
              <w:t>Ablageort</w:t>
            </w:r>
            <w:r w:rsidRPr="00226C0B">
              <w:rPr>
                <w:b w:val="0"/>
                <w:sz w:val="16"/>
                <w:szCs w:val="16"/>
              </w:rPr>
              <w:t xml:space="preserve">  </w:t>
            </w:r>
            <w:r w:rsidRPr="00226C0B">
              <w:rPr>
                <w:b w:val="0"/>
                <w:sz w:val="14"/>
                <w:szCs w:val="14"/>
              </w:rPr>
              <w:t>- optional -</w:t>
            </w:r>
          </w:p>
          <w:p w14:paraId="32F8F166" w14:textId="77777777" w:rsidR="007E65F1" w:rsidRPr="00396490" w:rsidRDefault="007E65F1" w:rsidP="00FA50D9">
            <w:pPr>
              <w:rPr>
                <w:sz w:val="16"/>
                <w:szCs w:val="16"/>
              </w:rPr>
            </w:pPr>
            <w:r w:rsidRPr="00226C0B">
              <w:rPr>
                <w:sz w:val="14"/>
                <w:szCs w:val="14"/>
              </w:rPr>
              <w:t>Pfad oder Beschreibung zur Plattform</w:t>
            </w:r>
          </w:p>
        </w:tc>
        <w:tc>
          <w:tcPr>
            <w:tcW w:w="6172" w:type="dxa"/>
            <w:gridSpan w:val="4"/>
          </w:tcPr>
          <w:p w14:paraId="1351A302" w14:textId="77777777" w:rsidR="007E65F1" w:rsidRPr="00396490" w:rsidRDefault="007E65F1" w:rsidP="00FA50D9">
            <w:pPr>
              <w:pStyle w:val="TabellentextKUB"/>
            </w:pPr>
          </w:p>
        </w:tc>
      </w:tr>
      <w:tr w:rsidR="007E65F1" w:rsidRPr="00396490" w14:paraId="4B19041A" w14:textId="77777777" w:rsidTr="000607DB">
        <w:trPr>
          <w:trHeight w:val="1978"/>
        </w:trPr>
        <w:tc>
          <w:tcPr>
            <w:tcW w:w="2835" w:type="dxa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6D5F937A" w14:textId="77777777" w:rsidR="007E65F1" w:rsidRDefault="007E65F1" w:rsidP="00FA50D9">
            <w:pPr>
              <w:pStyle w:val="AuszeichnungKUB"/>
              <w:rPr>
                <w:sz w:val="18"/>
                <w:szCs w:val="18"/>
              </w:rPr>
            </w:pPr>
            <w:r w:rsidRPr="00396490">
              <w:rPr>
                <w:sz w:val="18"/>
                <w:szCs w:val="18"/>
              </w:rPr>
              <w:t>Beschreibung des Inhalts</w:t>
            </w:r>
          </w:p>
          <w:p w14:paraId="06A9B033" w14:textId="77777777" w:rsidR="007E65F1" w:rsidRPr="00226C0B" w:rsidRDefault="007E65F1" w:rsidP="00FA50D9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Welche Informationen enthält das Dokument?</w:t>
            </w:r>
          </w:p>
        </w:tc>
        <w:tc>
          <w:tcPr>
            <w:tcW w:w="6172" w:type="dxa"/>
            <w:gridSpan w:val="4"/>
          </w:tcPr>
          <w:p w14:paraId="36D95830" w14:textId="77777777" w:rsidR="007E65F1" w:rsidRPr="00396490" w:rsidRDefault="007E65F1" w:rsidP="00FA50D9">
            <w:pPr>
              <w:pStyle w:val="TabellentextKUB"/>
            </w:pPr>
          </w:p>
        </w:tc>
      </w:tr>
      <w:tr w:rsidR="007E65F1" w:rsidRPr="00396490" w14:paraId="40030B71" w14:textId="77777777" w:rsidTr="000607DB">
        <w:trPr>
          <w:trHeight w:val="176"/>
        </w:trPr>
        <w:tc>
          <w:tcPr>
            <w:tcW w:w="2835" w:type="dxa"/>
            <w:vMerge w:val="restart"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19BF2B0B" w14:textId="77777777" w:rsidR="007E65F1" w:rsidRPr="00396490" w:rsidRDefault="007E65F1" w:rsidP="00FA50D9">
            <w:pPr>
              <w:pStyle w:val="AuszeichnungKUB"/>
              <w:rPr>
                <w:sz w:val="18"/>
                <w:szCs w:val="18"/>
              </w:rPr>
            </w:pPr>
            <w:r w:rsidRPr="00396490">
              <w:rPr>
                <w:sz w:val="18"/>
                <w:szCs w:val="18"/>
              </w:rPr>
              <w:t>Änderungen und Version</w:t>
            </w:r>
          </w:p>
          <w:p w14:paraId="55E3176B" w14:textId="77777777" w:rsidR="007E65F1" w:rsidRPr="00396490" w:rsidRDefault="007E65F1" w:rsidP="00FA50D9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  <w:p w14:paraId="04063639" w14:textId="77777777" w:rsidR="007E65F1" w:rsidRPr="00226C0B" w:rsidRDefault="007E65F1" w:rsidP="00FA50D9">
            <w:pPr>
              <w:tabs>
                <w:tab w:val="left" w:pos="1560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>Folgende Regeln bitte beachten:</w:t>
            </w:r>
          </w:p>
          <w:p w14:paraId="7D5ACDB8" w14:textId="77777777" w:rsidR="007E65F1" w:rsidRPr="00226C0B" w:rsidRDefault="007E65F1" w:rsidP="00FA50D9">
            <w:pPr>
              <w:tabs>
                <w:tab w:val="left" w:pos="1560"/>
              </w:tabs>
              <w:rPr>
                <w:sz w:val="14"/>
                <w:szCs w:val="14"/>
              </w:rPr>
            </w:pPr>
          </w:p>
          <w:p w14:paraId="1F9301B5" w14:textId="77777777" w:rsidR="007E65F1" w:rsidRPr="00226C0B" w:rsidRDefault="007E65F1" w:rsidP="00FA50D9">
            <w:pPr>
              <w:tabs>
                <w:tab w:val="left" w:pos="1219"/>
              </w:tabs>
              <w:rPr>
                <w:b/>
                <w:sz w:val="14"/>
                <w:szCs w:val="14"/>
              </w:rPr>
            </w:pPr>
            <w:r w:rsidRPr="00226C0B">
              <w:rPr>
                <w:b/>
                <w:sz w:val="14"/>
                <w:szCs w:val="14"/>
              </w:rPr>
              <w:t>Version 0.1</w:t>
            </w:r>
            <w:r w:rsidRPr="00226C0B">
              <w:rPr>
                <w:b/>
                <w:sz w:val="14"/>
                <w:szCs w:val="14"/>
              </w:rPr>
              <w:tab/>
            </w:r>
          </w:p>
          <w:p w14:paraId="65B54BF3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>Erstfassung</w:t>
            </w:r>
          </w:p>
          <w:p w14:paraId="772FA940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</w:p>
          <w:p w14:paraId="7A7D05BD" w14:textId="77777777" w:rsidR="007E65F1" w:rsidRPr="00226C0B" w:rsidRDefault="007E65F1" w:rsidP="00FA50D9">
            <w:pPr>
              <w:tabs>
                <w:tab w:val="left" w:pos="1219"/>
              </w:tabs>
              <w:rPr>
                <w:b/>
                <w:sz w:val="14"/>
                <w:szCs w:val="14"/>
              </w:rPr>
            </w:pPr>
            <w:r w:rsidRPr="00226C0B">
              <w:rPr>
                <w:b/>
                <w:sz w:val="14"/>
                <w:szCs w:val="14"/>
              </w:rPr>
              <w:t>Version 0.2 – 0.9</w:t>
            </w:r>
            <w:r w:rsidRPr="00226C0B">
              <w:rPr>
                <w:b/>
                <w:sz w:val="14"/>
                <w:szCs w:val="14"/>
              </w:rPr>
              <w:tab/>
            </w:r>
          </w:p>
          <w:p w14:paraId="29522FDA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>Überarbeitungen</w:t>
            </w:r>
          </w:p>
          <w:p w14:paraId="51029257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</w:p>
          <w:p w14:paraId="6AB4ECC5" w14:textId="77777777" w:rsidR="007E65F1" w:rsidRPr="00226C0B" w:rsidRDefault="007E65F1" w:rsidP="00FA50D9">
            <w:pPr>
              <w:tabs>
                <w:tab w:val="left" w:pos="1219"/>
              </w:tabs>
              <w:rPr>
                <w:b/>
                <w:sz w:val="14"/>
                <w:szCs w:val="14"/>
              </w:rPr>
            </w:pPr>
            <w:r w:rsidRPr="00226C0B">
              <w:rPr>
                <w:b/>
                <w:sz w:val="14"/>
                <w:szCs w:val="14"/>
              </w:rPr>
              <w:t>Version 1.0</w:t>
            </w:r>
            <w:r w:rsidRPr="00226C0B">
              <w:rPr>
                <w:b/>
                <w:sz w:val="14"/>
                <w:szCs w:val="14"/>
              </w:rPr>
              <w:tab/>
            </w:r>
          </w:p>
          <w:p w14:paraId="39EC2140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F5B059" wp14:editId="7C7B2723">
                      <wp:simplePos x="0" y="0"/>
                      <wp:positionH relativeFrom="column">
                        <wp:posOffset>-148590</wp:posOffset>
                      </wp:positionH>
                      <wp:positionV relativeFrom="paragraph">
                        <wp:posOffset>31115</wp:posOffset>
                      </wp:positionV>
                      <wp:extent cx="100330" cy="1516380"/>
                      <wp:effectExtent l="0" t="0" r="0" b="0"/>
                      <wp:wrapNone/>
                      <wp:docPr id="13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" cy="151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94733B" w14:textId="77777777" w:rsidR="007E65F1" w:rsidRPr="001F386A" w:rsidRDefault="007E65F1" w:rsidP="007E65F1">
                                  <w:pPr>
                                    <w:pStyle w:val="Fuzeile"/>
                                    <w:rPr>
                                      <w:color w:val="90C01E"/>
                                      <w:sz w:val="10"/>
                                      <w:szCs w:val="10"/>
                                    </w:rPr>
                                  </w:pPr>
                                  <w:r w:rsidRPr="001F386A">
                                    <w:rPr>
                                      <w:color w:val="90C01E"/>
                                      <w:sz w:val="10"/>
                                      <w:szCs w:val="10"/>
                                    </w:rPr>
                                    <w:t>VL_Leer-Version: 1.0 · Stand: 30.06.2009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F5B059" id="Text Box 31" o:spid="_x0000_s1028" type="#_x0000_t202" style="position:absolute;margin-left:-11.7pt;margin-top:2.45pt;width:7.9pt;height:1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" stroked="f">
                      <v:textbox style="layout-flow:vertical;mso-layout-flow-alt:bottom-to-top" inset="0,0,0,0">
                        <w:txbxContent>
                          <w:p w14:paraId="4594733B" w14:textId="77777777" w:rsidR="007E65F1" w:rsidRPr="001F386A" w:rsidRDefault="007E65F1" w:rsidP="007E65F1">
                            <w:pPr>
                              <w:pStyle w:val="Fuzeile"/>
                              <w:rPr>
                                <w:color w:val="90C01E"/>
                                <w:sz w:val="10"/>
                                <w:szCs w:val="10"/>
                              </w:rPr>
                            </w:pPr>
                            <w:r w:rsidRPr="001F386A">
                              <w:rPr>
                                <w:color w:val="90C01E"/>
                                <w:sz w:val="10"/>
                                <w:szCs w:val="10"/>
                              </w:rPr>
                              <w:t>VL_Leer-Version: 1.0 · Stand: 30.06.2009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26C0B">
              <w:rPr>
                <w:sz w:val="14"/>
                <w:szCs w:val="14"/>
              </w:rPr>
              <w:t xml:space="preserve">Endfassung und </w:t>
            </w:r>
          </w:p>
          <w:p w14:paraId="32C46C5E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>erste gültige Version</w:t>
            </w:r>
          </w:p>
          <w:p w14:paraId="347E1D01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</w:p>
          <w:p w14:paraId="652B7472" w14:textId="77777777" w:rsidR="007E65F1" w:rsidRPr="00226C0B" w:rsidRDefault="007E65F1" w:rsidP="00FA50D9">
            <w:pPr>
              <w:tabs>
                <w:tab w:val="left" w:pos="1219"/>
              </w:tabs>
              <w:rPr>
                <w:b/>
                <w:sz w:val="14"/>
                <w:szCs w:val="14"/>
              </w:rPr>
            </w:pPr>
            <w:r w:rsidRPr="00226C0B">
              <w:rPr>
                <w:b/>
                <w:sz w:val="14"/>
                <w:szCs w:val="14"/>
              </w:rPr>
              <w:t>Version 1.1 – 1.9</w:t>
            </w:r>
            <w:r w:rsidRPr="00226C0B">
              <w:rPr>
                <w:b/>
                <w:sz w:val="14"/>
                <w:szCs w:val="14"/>
              </w:rPr>
              <w:tab/>
            </w:r>
          </w:p>
          <w:p w14:paraId="4F1F2563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>kleine Änderungen und</w:t>
            </w:r>
          </w:p>
          <w:p w14:paraId="78EA16FC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>Ergänzungen</w:t>
            </w:r>
          </w:p>
          <w:p w14:paraId="4780C173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</w:p>
          <w:p w14:paraId="318A3504" w14:textId="77777777" w:rsidR="007E65F1" w:rsidRPr="00226C0B" w:rsidRDefault="007E65F1" w:rsidP="00FA50D9">
            <w:pPr>
              <w:tabs>
                <w:tab w:val="left" w:pos="1219"/>
              </w:tabs>
              <w:rPr>
                <w:b/>
                <w:sz w:val="14"/>
                <w:szCs w:val="14"/>
              </w:rPr>
            </w:pPr>
            <w:r w:rsidRPr="00226C0B">
              <w:rPr>
                <w:b/>
                <w:sz w:val="14"/>
                <w:szCs w:val="14"/>
              </w:rPr>
              <w:t xml:space="preserve">Version 2.0 </w:t>
            </w:r>
            <w:r w:rsidRPr="00226C0B">
              <w:rPr>
                <w:b/>
                <w:sz w:val="14"/>
                <w:szCs w:val="14"/>
              </w:rPr>
              <w:tab/>
            </w:r>
          </w:p>
          <w:p w14:paraId="1E20A4EF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 xml:space="preserve">Komplett neue Überarbeitung </w:t>
            </w:r>
          </w:p>
          <w:p w14:paraId="65642D6E" w14:textId="77777777" w:rsidR="007E65F1" w:rsidRPr="00226C0B" w:rsidRDefault="007E65F1" w:rsidP="00FA50D9">
            <w:pPr>
              <w:tabs>
                <w:tab w:val="left" w:pos="1219"/>
              </w:tabs>
              <w:rPr>
                <w:sz w:val="14"/>
                <w:szCs w:val="14"/>
              </w:rPr>
            </w:pPr>
            <w:r w:rsidRPr="00226C0B">
              <w:rPr>
                <w:sz w:val="14"/>
                <w:szCs w:val="14"/>
              </w:rPr>
              <w:t>und damit  neue Version</w:t>
            </w:r>
          </w:p>
          <w:p w14:paraId="4F2FAF2D" w14:textId="77777777" w:rsidR="007E65F1" w:rsidRPr="00226C0B" w:rsidRDefault="007E65F1" w:rsidP="00FA50D9">
            <w:pPr>
              <w:tabs>
                <w:tab w:val="left" w:pos="1560"/>
              </w:tabs>
              <w:rPr>
                <w:sz w:val="14"/>
                <w:szCs w:val="14"/>
              </w:rPr>
            </w:pPr>
          </w:p>
          <w:p w14:paraId="73601F7F" w14:textId="77777777" w:rsidR="007E65F1" w:rsidRPr="00E62217" w:rsidRDefault="007E65F1" w:rsidP="00FA50D9">
            <w:pPr>
              <w:tabs>
                <w:tab w:val="left" w:pos="1560"/>
              </w:tabs>
              <w:rPr>
                <w:b/>
                <w:sz w:val="18"/>
                <w:szCs w:val="18"/>
              </w:rPr>
            </w:pPr>
            <w:r w:rsidRPr="00226C0B">
              <w:rPr>
                <w:b/>
                <w:sz w:val="14"/>
                <w:szCs w:val="14"/>
              </w:rPr>
              <w:t>Bitte alle Felder ausfüllen!</w:t>
            </w:r>
          </w:p>
        </w:tc>
        <w:tc>
          <w:tcPr>
            <w:tcW w:w="851" w:type="dxa"/>
            <w:shd w:val="clear" w:color="auto" w:fill="CFCFCF" w:themeFill="background2" w:themeFillTint="66"/>
            <w:vAlign w:val="center"/>
          </w:tcPr>
          <w:p w14:paraId="49A53649" w14:textId="77777777" w:rsidR="007E65F1" w:rsidRPr="00D016C7" w:rsidRDefault="007E65F1" w:rsidP="00FA50D9">
            <w:pPr>
              <w:pStyle w:val="TabellentextKUB"/>
              <w:rPr>
                <w:b/>
              </w:rPr>
            </w:pPr>
            <w:r w:rsidRPr="00D016C7">
              <w:rPr>
                <w:b/>
              </w:rPr>
              <w:t>Version</w:t>
            </w:r>
          </w:p>
        </w:tc>
        <w:tc>
          <w:tcPr>
            <w:tcW w:w="992" w:type="dxa"/>
            <w:shd w:val="clear" w:color="auto" w:fill="CFCFCF" w:themeFill="background2" w:themeFillTint="66"/>
            <w:vAlign w:val="center"/>
          </w:tcPr>
          <w:p w14:paraId="62205EC4" w14:textId="77777777" w:rsidR="007E65F1" w:rsidRPr="00D016C7" w:rsidRDefault="007E65F1" w:rsidP="00FA50D9">
            <w:pPr>
              <w:pStyle w:val="TabellentextKUB"/>
              <w:rPr>
                <w:b/>
              </w:rPr>
            </w:pPr>
            <w:r w:rsidRPr="00D016C7">
              <w:rPr>
                <w:b/>
              </w:rPr>
              <w:t>Datum</w:t>
            </w:r>
          </w:p>
        </w:tc>
        <w:tc>
          <w:tcPr>
            <w:tcW w:w="2268" w:type="dxa"/>
            <w:shd w:val="clear" w:color="auto" w:fill="CFCFCF" w:themeFill="background2" w:themeFillTint="66"/>
            <w:vAlign w:val="center"/>
          </w:tcPr>
          <w:p w14:paraId="0EE073A7" w14:textId="77777777" w:rsidR="007E65F1" w:rsidRPr="00D016C7" w:rsidRDefault="007E65F1" w:rsidP="00FA50D9">
            <w:pPr>
              <w:pStyle w:val="TabellentextKUB"/>
              <w:rPr>
                <w:b/>
              </w:rPr>
            </w:pPr>
            <w:r w:rsidRPr="00D016C7">
              <w:rPr>
                <w:b/>
              </w:rPr>
              <w:t>Änderung</w:t>
            </w:r>
          </w:p>
        </w:tc>
        <w:tc>
          <w:tcPr>
            <w:tcW w:w="2061" w:type="dxa"/>
            <w:shd w:val="clear" w:color="auto" w:fill="CFCFCF" w:themeFill="background2" w:themeFillTint="66"/>
            <w:vAlign w:val="center"/>
          </w:tcPr>
          <w:p w14:paraId="53C1771A" w14:textId="77777777" w:rsidR="007E65F1" w:rsidRPr="00D016C7" w:rsidRDefault="007E65F1" w:rsidP="00FA50D9">
            <w:pPr>
              <w:pStyle w:val="TabellentextKUB"/>
              <w:rPr>
                <w:b/>
              </w:rPr>
            </w:pPr>
            <w:r w:rsidRPr="00D016C7">
              <w:rPr>
                <w:b/>
              </w:rPr>
              <w:t>Autor</w:t>
            </w:r>
            <w:r>
              <w:rPr>
                <w:b/>
              </w:rPr>
              <w:t>/in</w:t>
            </w:r>
          </w:p>
        </w:tc>
      </w:tr>
      <w:tr w:rsidR="007E65F1" w:rsidRPr="00396490" w14:paraId="7FF0EBC8" w14:textId="77777777" w:rsidTr="000607DB">
        <w:trPr>
          <w:trHeight w:val="100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4FDAD693" w14:textId="77777777" w:rsidR="007E65F1" w:rsidRPr="00396490" w:rsidRDefault="007E65F1" w:rsidP="00FA50D9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66AE28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</w:t>
            </w: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1333E576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18.01.2024</w:t>
            </w: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48F6AACC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</w:t>
            </w: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3A03202A" w14:textId="77777777" w:rsidR="007E65F1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Keichel, Jan / Stab-ISD</w:t>
            </w:r>
          </w:p>
          <w:p w14:paraId="24F5ACBF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Dommes, Edgar / Stab-ISD</w:t>
            </w:r>
          </w:p>
        </w:tc>
      </w:tr>
      <w:tr w:rsidR="007E65F1" w:rsidRPr="00396490" w14:paraId="11C23DFF" w14:textId="77777777" w:rsidTr="000607DB">
        <w:trPr>
          <w:trHeight w:val="133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58925409" w14:textId="77777777" w:rsidR="007E65F1" w:rsidRPr="00396490" w:rsidRDefault="007E65F1" w:rsidP="00FA50D9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AECB32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</w:t>
            </w: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4CB5DC2F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13.02.2024</w:t>
            </w: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77CCD88E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Finale Fassung nach Review </w:t>
            </w: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089CB0F5" w14:textId="77777777" w:rsidR="007E65F1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Keichel, Jan / Stab-ISD</w:t>
            </w:r>
          </w:p>
          <w:p w14:paraId="7E3D53BC" w14:textId="77777777" w:rsidR="007E65F1" w:rsidRPr="00226C0B" w:rsidRDefault="007E65F1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Dommes, Edgar / Stab-ISD</w:t>
            </w:r>
          </w:p>
        </w:tc>
      </w:tr>
      <w:tr w:rsidR="007E65F1" w:rsidRPr="00396490" w14:paraId="30E1C36B" w14:textId="77777777" w:rsidTr="000607DB">
        <w:trPr>
          <w:trHeight w:val="154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63D12C49" w14:textId="77777777" w:rsidR="007E65F1" w:rsidRPr="00396490" w:rsidRDefault="007E65F1" w:rsidP="00FA50D9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9CE5C0" w14:textId="55ABB99B" w:rsidR="007E65F1" w:rsidRPr="00226C0B" w:rsidRDefault="000607DB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292C74B9" w14:textId="77777777" w:rsidR="007E65F1" w:rsidRDefault="000607DB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16.08.2024</w:t>
            </w:r>
          </w:p>
          <w:p w14:paraId="2026F2E9" w14:textId="6F573B9A" w:rsidR="000607DB" w:rsidRPr="00226C0B" w:rsidRDefault="000607DB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23.10.2024</w:t>
            </w: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1141874D" w14:textId="647A26C9" w:rsidR="007E65F1" w:rsidRPr="00226C0B" w:rsidRDefault="000607DB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Anpassungen nach Praxistest</w:t>
            </w: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14CA471A" w14:textId="77777777" w:rsidR="000607DB" w:rsidRDefault="000607DB" w:rsidP="000607DB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Keichel, Jan / Stab-OS</w:t>
            </w:r>
          </w:p>
          <w:p w14:paraId="7BE7B664" w14:textId="618D216A" w:rsidR="000607DB" w:rsidRDefault="000607DB" w:rsidP="000607DB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Dommes, Edgar / Stab-OS </w:t>
            </w:r>
          </w:p>
          <w:p w14:paraId="19F0405C" w14:textId="3E2711EE" w:rsidR="000607DB" w:rsidRPr="00226C0B" w:rsidRDefault="000607DB" w:rsidP="000607DB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Braun, Michael / Stab-OS</w:t>
            </w:r>
          </w:p>
        </w:tc>
      </w:tr>
      <w:tr w:rsidR="000607DB" w:rsidRPr="00396490" w14:paraId="1AE4A826" w14:textId="77777777" w:rsidTr="000607DB">
        <w:trPr>
          <w:trHeight w:val="46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6012A9F9" w14:textId="77777777" w:rsidR="000607DB" w:rsidRPr="00396490" w:rsidRDefault="000607DB" w:rsidP="00FA50D9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0FA7F3" w14:textId="42D536AA" w:rsidR="000607DB" w:rsidRPr="00226C0B" w:rsidRDefault="00564406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1.2</w:t>
            </w: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3EAADDBC" w14:textId="7667A9FC" w:rsidR="000607DB" w:rsidRPr="00226C0B" w:rsidRDefault="00564406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14.11.2024</w:t>
            </w: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3C094193" w14:textId="3F3018A0" w:rsidR="000607DB" w:rsidRPr="00226C0B" w:rsidRDefault="00564406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Anpassung nach Feedback</w:t>
            </w: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19A51C4E" w14:textId="77777777" w:rsidR="00564406" w:rsidRDefault="00564406" w:rsidP="00564406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Keichel, Jan / Stab-OS</w:t>
            </w:r>
          </w:p>
          <w:p w14:paraId="4A257ACB" w14:textId="6E3BA816" w:rsidR="000607DB" w:rsidRPr="00226C0B" w:rsidRDefault="00564406" w:rsidP="00564406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Dommes, Edgar / Stab-OS</w:t>
            </w:r>
          </w:p>
        </w:tc>
      </w:tr>
      <w:tr w:rsidR="000607DB" w:rsidRPr="00396490" w14:paraId="7F6E01EB" w14:textId="77777777" w:rsidTr="000607DB">
        <w:trPr>
          <w:trHeight w:val="74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51136A95" w14:textId="77777777" w:rsidR="000607DB" w:rsidRPr="00396490" w:rsidRDefault="000607DB" w:rsidP="00FA50D9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ECB97B" w14:textId="1B7F1E57" w:rsidR="000607DB" w:rsidRPr="00226C0B" w:rsidRDefault="002810BA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</w:t>
            </w: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44949E57" w14:textId="3D1DAFEF" w:rsidR="000607DB" w:rsidRPr="00226C0B" w:rsidRDefault="002810BA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13.12.2024</w:t>
            </w: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148B56C9" w14:textId="22C1838B" w:rsidR="000607DB" w:rsidRPr="00226C0B" w:rsidRDefault="002810BA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Anpassung gem. Feedback CDC</w:t>
            </w: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408D1511" w14:textId="58D70EDB" w:rsidR="000607DB" w:rsidRPr="00226C0B" w:rsidRDefault="002810BA" w:rsidP="00FA50D9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Keichel, Jan / Stab-OS</w:t>
            </w:r>
          </w:p>
        </w:tc>
      </w:tr>
      <w:tr w:rsidR="006512E0" w:rsidRPr="00396490" w14:paraId="34179BDF" w14:textId="77777777" w:rsidTr="000607DB">
        <w:trPr>
          <w:trHeight w:val="52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3A4C7EEB" w14:textId="77777777" w:rsidR="006512E0" w:rsidRPr="00396490" w:rsidRDefault="006512E0" w:rsidP="006512E0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ADE29A" w14:textId="5E9FA62A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60DAF0A1" w14:textId="5E658B47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24.01.2025</w:t>
            </w: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4A4E43A7" w14:textId="0436A528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Erweiterung um Sonstige</w:t>
            </w: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7DDB247E" w14:textId="77777777" w:rsidR="006512E0" w:rsidRDefault="006512E0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Keichel, Jan / Stab-OS</w:t>
            </w:r>
          </w:p>
          <w:p w14:paraId="37863E7A" w14:textId="52A8C395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Rämmler, Torsten / Stab-OS</w:t>
            </w:r>
          </w:p>
        </w:tc>
      </w:tr>
      <w:tr w:rsidR="006512E0" w:rsidRPr="00396490" w14:paraId="2AC5AAEC" w14:textId="77777777" w:rsidTr="000607DB">
        <w:trPr>
          <w:trHeight w:val="120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08C393C8" w14:textId="77777777" w:rsidR="006512E0" w:rsidRPr="00396490" w:rsidRDefault="006512E0" w:rsidP="006512E0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0903FF" w14:textId="08D5351E" w:rsidR="006512E0" w:rsidRPr="00226C0B" w:rsidRDefault="00034D71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3EEB2B26" w14:textId="37F247C9" w:rsidR="006512E0" w:rsidRPr="00226C0B" w:rsidRDefault="00034D71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29.07.2025</w:t>
            </w: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5EE31EA7" w14:textId="01B766B6" w:rsidR="006512E0" w:rsidRPr="00226C0B" w:rsidRDefault="00034D71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Aufnahme CDC-Hotline</w:t>
            </w: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4A1BE24E" w14:textId="6D5B1E87" w:rsidR="006512E0" w:rsidRPr="00226C0B" w:rsidRDefault="00034D71" w:rsidP="006512E0">
            <w:pPr>
              <w:pStyle w:val="TabellentextKUB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Keichel, Jan / Stab-OS</w:t>
            </w:r>
          </w:p>
        </w:tc>
      </w:tr>
      <w:tr w:rsidR="006512E0" w:rsidRPr="00396490" w14:paraId="4CC3E8A2" w14:textId="77777777" w:rsidTr="000607DB">
        <w:trPr>
          <w:trHeight w:val="95"/>
        </w:trPr>
        <w:tc>
          <w:tcPr>
            <w:tcW w:w="2835" w:type="dxa"/>
            <w:vMerge/>
            <w:shd w:val="clear" w:color="auto" w:fill="CFCFCF" w:themeFill="background2" w:themeFillTint="66"/>
            <w:tcMar>
              <w:top w:w="85" w:type="dxa"/>
              <w:bottom w:w="113" w:type="dxa"/>
              <w:right w:w="85" w:type="dxa"/>
            </w:tcMar>
          </w:tcPr>
          <w:p w14:paraId="7C3AD860" w14:textId="77777777" w:rsidR="006512E0" w:rsidRPr="00396490" w:rsidRDefault="006512E0" w:rsidP="006512E0">
            <w:pPr>
              <w:tabs>
                <w:tab w:val="left" w:pos="1701"/>
              </w:tabs>
              <w:rPr>
                <w:sz w:val="18"/>
                <w:szCs w:val="18"/>
              </w:rPr>
            </w:pPr>
          </w:p>
        </w:tc>
        <w:tc>
          <w:tcPr>
            <w:tcW w:w="851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8BE75D" w14:textId="77777777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</w:p>
        </w:tc>
        <w:tc>
          <w:tcPr>
            <w:tcW w:w="992" w:type="dxa"/>
            <w:tcMar>
              <w:top w:w="85" w:type="dxa"/>
              <w:right w:w="85" w:type="dxa"/>
            </w:tcMar>
          </w:tcPr>
          <w:p w14:paraId="2A37CACE" w14:textId="77777777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</w:p>
        </w:tc>
        <w:tc>
          <w:tcPr>
            <w:tcW w:w="2268" w:type="dxa"/>
            <w:tcMar>
              <w:top w:w="85" w:type="dxa"/>
              <w:right w:w="85" w:type="dxa"/>
            </w:tcMar>
          </w:tcPr>
          <w:p w14:paraId="396C0998" w14:textId="77777777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</w:p>
        </w:tc>
        <w:tc>
          <w:tcPr>
            <w:tcW w:w="2061" w:type="dxa"/>
            <w:tcMar>
              <w:top w:w="85" w:type="dxa"/>
              <w:right w:w="85" w:type="dxa"/>
            </w:tcMar>
          </w:tcPr>
          <w:p w14:paraId="00B8CE03" w14:textId="77777777" w:rsidR="006512E0" w:rsidRPr="00226C0B" w:rsidRDefault="006512E0" w:rsidP="006512E0">
            <w:pPr>
              <w:pStyle w:val="TabellentextKUB"/>
              <w:rPr>
                <w:sz w:val="16"/>
                <w:szCs w:val="16"/>
              </w:rPr>
            </w:pPr>
          </w:p>
        </w:tc>
      </w:tr>
    </w:tbl>
    <w:p w14:paraId="4F04241C" w14:textId="77777777" w:rsidR="007E65F1" w:rsidRPr="00A7369E" w:rsidRDefault="007E65F1" w:rsidP="007E65F1">
      <w:pPr>
        <w:rPr>
          <w:rFonts w:ascii="Arial Black" w:hAnsi="Arial Black"/>
          <w:sz w:val="24"/>
        </w:rPr>
      </w:pPr>
      <w:r>
        <w:br w:type="page"/>
      </w:r>
      <w:r w:rsidRPr="00A7369E">
        <w:rPr>
          <w:rFonts w:ascii="Arial Black" w:hAnsi="Arial Black"/>
          <w:sz w:val="24"/>
        </w:rPr>
        <w:lastRenderedPageBreak/>
        <w:t>Inhalt</w:t>
      </w:r>
    </w:p>
    <w:p w14:paraId="6CEA12BF" w14:textId="77777777" w:rsidR="007E65F1" w:rsidRPr="00A7369E" w:rsidRDefault="007E65F1" w:rsidP="007E65F1"/>
    <w:bookmarkStart w:id="0" w:name="_Ref231117625"/>
    <w:bookmarkStart w:id="1" w:name="_Ref231192057"/>
    <w:bookmarkStart w:id="2" w:name="_Ref231192094"/>
    <w:bookmarkStart w:id="3" w:name="_Toc231348396"/>
    <w:p w14:paraId="68918103" w14:textId="2F6582D1" w:rsidR="00E30CCF" w:rsidRDefault="007E65F1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de-DE"/>
        </w:rPr>
      </w:pPr>
      <w:r>
        <w:fldChar w:fldCharType="begin"/>
      </w:r>
      <w:r>
        <w:instrText xml:space="preserve"> TOC \h \z \t "Überschrift 1 KUB;1;Überschrift 2 KUB;2;Überschrift 3 KUB;3;Überschrift 4 KUB;4;Überschrift 5 KUB;5" </w:instrText>
      </w:r>
      <w:r>
        <w:fldChar w:fldCharType="separate"/>
      </w:r>
      <w:hyperlink w:anchor="_Toc158730273" w:history="1">
        <w:r w:rsidR="00E30CCF" w:rsidRPr="00A77398">
          <w:rPr>
            <w:rStyle w:val="Hyperlink"/>
          </w:rPr>
          <w:t>1</w:t>
        </w:r>
        <w:r w:rsidR="00E30CCF">
          <w:rPr>
            <w:rFonts w:asciiTheme="minorHAnsi" w:eastAsiaTheme="minorEastAsia" w:hAnsiTheme="minorHAnsi" w:cstheme="minorBidi"/>
            <w:sz w:val="22"/>
            <w:szCs w:val="22"/>
            <w:lang w:val="de-DE"/>
          </w:rPr>
          <w:tab/>
        </w:r>
        <w:r w:rsidR="00E30CCF" w:rsidRPr="00A77398">
          <w:rPr>
            <w:rStyle w:val="Hyperlink"/>
          </w:rPr>
          <w:t>Einleitung</w:t>
        </w:r>
        <w:r w:rsidR="00E30CCF">
          <w:rPr>
            <w:webHidden/>
          </w:rPr>
          <w:tab/>
        </w:r>
        <w:r w:rsidR="00E30CCF">
          <w:rPr>
            <w:webHidden/>
          </w:rPr>
          <w:fldChar w:fldCharType="begin"/>
        </w:r>
        <w:r w:rsidR="00E30CCF">
          <w:rPr>
            <w:webHidden/>
          </w:rPr>
          <w:instrText xml:space="preserve"> PAGEREF _Toc158730273 \h </w:instrText>
        </w:r>
        <w:r w:rsidR="00E30CCF">
          <w:rPr>
            <w:webHidden/>
          </w:rPr>
        </w:r>
        <w:r w:rsidR="00E30CCF">
          <w:rPr>
            <w:webHidden/>
          </w:rPr>
          <w:fldChar w:fldCharType="separate"/>
        </w:r>
        <w:r w:rsidR="00E30CCF">
          <w:rPr>
            <w:webHidden/>
          </w:rPr>
          <w:t>4</w:t>
        </w:r>
        <w:r w:rsidR="00E30CCF">
          <w:rPr>
            <w:webHidden/>
          </w:rPr>
          <w:fldChar w:fldCharType="end"/>
        </w:r>
      </w:hyperlink>
    </w:p>
    <w:p w14:paraId="310F43B5" w14:textId="2532EE74" w:rsidR="00E30CCF" w:rsidRDefault="00E30CCF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de-DE"/>
        </w:rPr>
      </w:pPr>
      <w:hyperlink w:anchor="_Toc158730274" w:history="1">
        <w:r w:rsidRPr="00A77398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sz w:val="22"/>
            <w:szCs w:val="22"/>
            <w:lang w:val="de-DE"/>
          </w:rPr>
          <w:tab/>
        </w:r>
        <w:r w:rsidRPr="00A77398">
          <w:rPr>
            <w:rStyle w:val="Hyperlink"/>
          </w:rPr>
          <w:t>Art der Meldung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_Toc158730274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1A534A5" w14:textId="471A5C8C" w:rsidR="00E30CCF" w:rsidRDefault="00E30CCF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de-DE"/>
        </w:rPr>
      </w:pPr>
      <w:hyperlink w:anchor="_Toc158730275" w:history="1">
        <w:r w:rsidRPr="00A77398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sz w:val="22"/>
            <w:szCs w:val="22"/>
            <w:lang w:val="de-DE"/>
          </w:rPr>
          <w:tab/>
        </w:r>
        <w:r w:rsidRPr="00A77398">
          <w:rPr>
            <w:rStyle w:val="Hyperlink"/>
          </w:rPr>
          <w:t>Beteiligte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_Toc158730275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9E17921" w14:textId="08934DFA" w:rsidR="00E30CCF" w:rsidRDefault="00E30CCF">
      <w:pPr>
        <w:pStyle w:val="Verzeichnis1"/>
        <w:rPr>
          <w:rFonts w:asciiTheme="minorHAnsi" w:eastAsiaTheme="minorEastAsia" w:hAnsiTheme="minorHAnsi" w:cstheme="minorBidi"/>
          <w:sz w:val="22"/>
          <w:szCs w:val="22"/>
          <w:lang w:val="de-DE"/>
        </w:rPr>
      </w:pPr>
      <w:hyperlink w:anchor="_Toc158730276" w:history="1">
        <w:r w:rsidRPr="00A77398">
          <w:rPr>
            <w:rStyle w:val="Hyperlink"/>
          </w:rPr>
          <w:t>4</w:t>
        </w:r>
        <w:r>
          <w:rPr>
            <w:rFonts w:asciiTheme="minorHAnsi" w:eastAsiaTheme="minorEastAsia" w:hAnsiTheme="minorHAnsi" w:cstheme="minorBidi"/>
            <w:sz w:val="22"/>
            <w:szCs w:val="22"/>
            <w:lang w:val="de-DE"/>
          </w:rPr>
          <w:tab/>
        </w:r>
        <w:r w:rsidRPr="00A77398">
          <w:rPr>
            <w:rStyle w:val="Hyperlink"/>
          </w:rPr>
          <w:t>Vorfall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_Toc158730276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9864370" w14:textId="1F284FFE" w:rsidR="007E65F1" w:rsidRDefault="007E65F1" w:rsidP="007E65F1">
      <w:pPr>
        <w:pStyle w:val="Verzeichnis2"/>
        <w:rPr>
          <w:lang w:val="en-US"/>
        </w:rPr>
        <w:sectPr w:rsidR="007E65F1" w:rsidSect="00EF63C7">
          <w:footerReference w:type="default" r:id="rId15"/>
          <w:headerReference w:type="first" r:id="rId16"/>
          <w:footerReference w:type="first" r:id="rId17"/>
          <w:pgSz w:w="11906" w:h="16838" w:code="9"/>
          <w:pgMar w:top="2268" w:right="1701" w:bottom="1701" w:left="1701" w:header="1281" w:footer="954" w:gutter="0"/>
          <w:cols w:space="708"/>
          <w:docGrid w:linePitch="360"/>
        </w:sectPr>
      </w:pPr>
      <w:r>
        <w:rPr>
          <w:rFonts w:ascii="Arial Black" w:hAnsi="Arial Black"/>
          <w:sz w:val="24"/>
          <w:lang w:val="en-US"/>
        </w:rPr>
        <w:fldChar w:fldCharType="end"/>
      </w:r>
    </w:p>
    <w:p w14:paraId="7ED5E4C5" w14:textId="77777777" w:rsidR="007E65F1" w:rsidRDefault="007E65F1" w:rsidP="007E65F1">
      <w:pPr>
        <w:pStyle w:val="berschrift1KUB"/>
      </w:pPr>
      <w:r>
        <w:br w:type="page"/>
      </w:r>
      <w:bookmarkStart w:id="4" w:name="_Toc158730273"/>
      <w:r>
        <w:lastRenderedPageBreak/>
        <w:t>E</w:t>
      </w:r>
      <w:bookmarkEnd w:id="0"/>
      <w:bookmarkEnd w:id="1"/>
      <w:bookmarkEnd w:id="2"/>
      <w:bookmarkEnd w:id="3"/>
      <w:r>
        <w:t>inleitung</w:t>
      </w:r>
      <w:bookmarkEnd w:id="4"/>
    </w:p>
    <w:p w14:paraId="6EB64589" w14:textId="77777777" w:rsidR="007E65F1" w:rsidRDefault="007E65F1" w:rsidP="007E65F1">
      <w:r>
        <w:t xml:space="preserve">Liegt ein Verdacht oder eine erwiesene Datenschutzverletzung vor? </w:t>
      </w:r>
    </w:p>
    <w:p w14:paraId="61968F3B" w14:textId="48BEDE72" w:rsidR="007E65F1" w:rsidRDefault="00CE661C" w:rsidP="00CE661C">
      <w:pPr>
        <w:jc w:val="both"/>
      </w:pPr>
      <w:r>
        <w:t xml:space="preserve">Dies ist unverzüglich an das </w:t>
      </w:r>
      <w:r w:rsidRPr="00CE661C">
        <w:rPr>
          <w:b/>
          <w:i/>
        </w:rPr>
        <w:t>C</w:t>
      </w:r>
      <w:r w:rsidRPr="00CE661C">
        <w:rPr>
          <w:i/>
        </w:rPr>
        <w:t xml:space="preserve">yber </w:t>
      </w:r>
      <w:r w:rsidRPr="00CE661C">
        <w:rPr>
          <w:b/>
          <w:i/>
        </w:rPr>
        <w:t>D</w:t>
      </w:r>
      <w:r w:rsidRPr="00CE661C">
        <w:rPr>
          <w:i/>
        </w:rPr>
        <w:t xml:space="preserve">efence </w:t>
      </w:r>
      <w:r w:rsidRPr="00CE661C">
        <w:rPr>
          <w:b/>
          <w:i/>
        </w:rPr>
        <w:t>C</w:t>
      </w:r>
      <w:r w:rsidRPr="00CE661C">
        <w:rPr>
          <w:i/>
        </w:rPr>
        <w:t>enter der kubus IT</w:t>
      </w:r>
      <w:r>
        <w:t xml:space="preserve"> unter </w:t>
      </w:r>
      <w:hyperlink r:id="rId18" w:history="1">
        <w:r w:rsidRPr="00552BDD">
          <w:rPr>
            <w:rStyle w:val="Hyperlink"/>
          </w:rPr>
          <w:t>CDC@kubus-it.de</w:t>
        </w:r>
      </w:hyperlink>
      <w:r>
        <w:t xml:space="preserve"> zu melden. </w:t>
      </w:r>
      <w:r w:rsidR="00FA2F5A">
        <w:t xml:space="preserve">Rücksprache mit dem CDC der kubus IT ist jederzeit unter der </w:t>
      </w:r>
      <w:r w:rsidR="00FA2F5A" w:rsidRPr="00FA2F5A">
        <w:rPr>
          <w:color w:val="000000" w:themeColor="text1"/>
        </w:rPr>
        <w:t>Rufnummer</w:t>
      </w:r>
      <w:r w:rsidR="00FA2F5A" w:rsidRPr="00FA2F5A">
        <w:rPr>
          <w:b/>
          <w:bCs/>
          <w:color w:val="000000" w:themeColor="text1"/>
        </w:rPr>
        <w:t xml:space="preserve"> </w:t>
      </w:r>
      <w:r w:rsidR="00FA2F5A" w:rsidRPr="00FA2F5A">
        <w:rPr>
          <w:b/>
          <w:bCs/>
          <w:color w:val="90C01E" w:themeColor="accent6"/>
        </w:rPr>
        <w:t>+49 921 50886929</w:t>
      </w:r>
      <w:r w:rsidR="00FA2F5A" w:rsidRPr="00FA2F5A">
        <w:rPr>
          <w:color w:val="90C01E" w:themeColor="accent6"/>
        </w:rPr>
        <w:t xml:space="preserve"> </w:t>
      </w:r>
      <w:r w:rsidR="00FA2F5A">
        <w:t xml:space="preserve">möglich. Die grundsätzliche </w:t>
      </w:r>
      <w:r>
        <w:t>Zuständig</w:t>
      </w:r>
      <w:r w:rsidR="00FA2F5A">
        <w:t>keit</w:t>
      </w:r>
      <w:r>
        <w:t xml:space="preserve"> </w:t>
      </w:r>
      <w:r w:rsidR="00FA2F5A">
        <w:t>liegt</w:t>
      </w:r>
      <w:r>
        <w:t xml:space="preserve"> jeweils </w:t>
      </w:r>
      <w:r w:rsidR="00FA2F5A">
        <w:t>beim</w:t>
      </w:r>
      <w:r>
        <w:t xml:space="preserve"> </w:t>
      </w:r>
      <w:r w:rsidR="007E65F1">
        <w:t>feststellende</w:t>
      </w:r>
      <w:r w:rsidR="00FA2F5A">
        <w:t>n</w:t>
      </w:r>
      <w:r>
        <w:t xml:space="preserve"> </w:t>
      </w:r>
      <w:r w:rsidR="007E65F1">
        <w:t>Mitarbeitende</w:t>
      </w:r>
      <w:r w:rsidR="00FA2F5A">
        <w:t>n</w:t>
      </w:r>
      <w:r>
        <w:t>.</w:t>
      </w:r>
    </w:p>
    <w:p w14:paraId="6801AB04" w14:textId="77777777" w:rsidR="007E65F1" w:rsidRDefault="007E65F1" w:rsidP="007E65F1"/>
    <w:p w14:paraId="20A8EB55" w14:textId="4FCA67D8" w:rsidR="00CE661C" w:rsidRDefault="00CE661C" w:rsidP="007E65F1">
      <w:pPr>
        <w:jc w:val="both"/>
      </w:pPr>
      <w:r>
        <w:t xml:space="preserve">Sofern für die Meldung nicht dieses Formular genutzt wurde, ist dies unverzüglich nachzuholen. Ziel ist es, </w:t>
      </w:r>
      <w:r w:rsidRPr="00CE661C">
        <w:rPr>
          <w:u w:val="single"/>
        </w:rPr>
        <w:t>alle bislang bekannten Informationen</w:t>
      </w:r>
      <w:r>
        <w:t xml:space="preserve"> verständlich und nachvollziehbar zu dokumentieren. Das erstellte Dokument ist unverzüglich und idealerweise vollständig, zumindest aber mit den für den Sachverhalt wesentlichen Informationen an die o.g. Emailadresse zu senden.</w:t>
      </w:r>
    </w:p>
    <w:p w14:paraId="4BFE39A7" w14:textId="77777777" w:rsidR="00CE661C" w:rsidRDefault="00CE661C" w:rsidP="007E65F1">
      <w:pPr>
        <w:jc w:val="both"/>
      </w:pPr>
    </w:p>
    <w:p w14:paraId="68616FFE" w14:textId="06971F0C" w:rsidR="007E65F1" w:rsidRDefault="00CE661C" w:rsidP="007E65F1">
      <w:pPr>
        <w:jc w:val="both"/>
      </w:pPr>
      <w:r>
        <w:t>J</w:t>
      </w:r>
      <w:r w:rsidR="007E65F1">
        <w:t>egliche Verletzung</w:t>
      </w:r>
      <w:r w:rsidR="007E65F1" w:rsidRPr="006C3584">
        <w:t xml:space="preserve"> des Schutzes personenbezogener Daten </w:t>
      </w:r>
      <w:r>
        <w:t xml:space="preserve">ist </w:t>
      </w:r>
      <w:r w:rsidR="00287AFE" w:rsidRPr="006C3584">
        <w:t>unverzüglich</w:t>
      </w:r>
      <w:r w:rsidR="00287AFE">
        <w:t xml:space="preserve"> zu melden</w:t>
      </w:r>
      <w:r w:rsidR="00287AFE" w:rsidRPr="006C3584">
        <w:t>.</w:t>
      </w:r>
      <w:r w:rsidR="00287AFE">
        <w:t xml:space="preserve"> Ab Bekanntwerden einer Datenschutzverletzung ist eine Bearbeitungsfrist von 72 Stunden einzuhalten. Innerhalb dieser muss die</w:t>
      </w:r>
      <w:r>
        <w:t xml:space="preserve"> kubus IT auch </w:t>
      </w:r>
      <w:r w:rsidR="007E65F1">
        <w:t>d</w:t>
      </w:r>
      <w:r w:rsidR="00287AFE">
        <w:t>ie</w:t>
      </w:r>
      <w:r w:rsidR="007E65F1">
        <w:t xml:space="preserve"> AOK Bayern und/oder d</w:t>
      </w:r>
      <w:r w:rsidR="00287AFE">
        <w:t>ie</w:t>
      </w:r>
      <w:r w:rsidR="007E65F1">
        <w:t xml:space="preserve"> AOK PLUS </w:t>
      </w:r>
      <w:r w:rsidR="00287AFE">
        <w:t>informieren.</w:t>
      </w:r>
    </w:p>
    <w:p w14:paraId="430F4D0E" w14:textId="77777777" w:rsidR="007E65F1" w:rsidRDefault="007E65F1" w:rsidP="007E65F1">
      <w:pPr>
        <w:jc w:val="both"/>
      </w:pPr>
    </w:p>
    <w:p w14:paraId="3D0BF777" w14:textId="10C0BF8C" w:rsidR="007E65F1" w:rsidRDefault="007E65F1" w:rsidP="007E65F1">
      <w:pPr>
        <w:jc w:val="both"/>
      </w:pPr>
      <w:r>
        <w:t xml:space="preserve">Alle Informationen und Dokumente zum Sachverhalt müssen auf einem sicheren Kommunikationsweg </w:t>
      </w:r>
      <w:r w:rsidR="00CE661C">
        <w:t xml:space="preserve">der </w:t>
      </w:r>
      <w:r>
        <w:t xml:space="preserve">Bewertung </w:t>
      </w:r>
      <w:r w:rsidR="00CE661C">
        <w:t xml:space="preserve">zugeführt </w:t>
      </w:r>
      <w:r>
        <w:t xml:space="preserve">werden. </w:t>
      </w:r>
      <w:r w:rsidR="00CE661C">
        <w:t xml:space="preserve">Sofern keine Email-Verschlüsselung eingerichtet wurde, ist </w:t>
      </w:r>
      <w:r>
        <w:t xml:space="preserve">das externe Datentransportportal unter  </w:t>
      </w:r>
      <w:hyperlink r:id="rId19" w:history="1">
        <w:r w:rsidRPr="00CF251C">
          <w:rPr>
            <w:rStyle w:val="Hyperlink"/>
          </w:rPr>
          <w:t>https://datentransportportalextern.kubus-it.de</w:t>
        </w:r>
      </w:hyperlink>
      <w:r>
        <w:t xml:space="preserve"> zu nutzen.</w:t>
      </w:r>
    </w:p>
    <w:p w14:paraId="0F2160DB" w14:textId="77777777" w:rsidR="007E65F1" w:rsidRDefault="007E65F1" w:rsidP="007E65F1">
      <w:pPr>
        <w:jc w:val="both"/>
      </w:pPr>
    </w:p>
    <w:p w14:paraId="0E8D761F" w14:textId="6BE0694F" w:rsidR="007E65F1" w:rsidRDefault="007E65F1" w:rsidP="007E65F1">
      <w:r>
        <w:t xml:space="preserve">Ihre </w:t>
      </w:r>
      <w:r w:rsidR="00CE661C">
        <w:t xml:space="preserve">weiteren </w:t>
      </w:r>
      <w:r>
        <w:t>Ansprechpartner für Meldungen und Fragen sind wie folgt erreichbar:</w:t>
      </w:r>
    </w:p>
    <w:p w14:paraId="63F93E74" w14:textId="77777777" w:rsidR="007E65F1" w:rsidRDefault="007E65F1" w:rsidP="007E65F1"/>
    <w:p w14:paraId="3841AB02" w14:textId="5074FC7C" w:rsidR="007E65F1" w:rsidRDefault="007E65F1" w:rsidP="007E65F1">
      <w:pPr>
        <w:pStyle w:val="Listenabsatz"/>
        <w:numPr>
          <w:ilvl w:val="0"/>
          <w:numId w:val="11"/>
        </w:numPr>
      </w:pPr>
      <w:r>
        <w:t>Ihr direkter A</w:t>
      </w:r>
      <w:r w:rsidRPr="00C132E8">
        <w:t>nsprechpartner</w:t>
      </w:r>
      <w:r w:rsidR="00CE661C">
        <w:t xml:space="preserve"> der kubus IT eGbR</w:t>
      </w:r>
    </w:p>
    <w:p w14:paraId="4A4A3A2D" w14:textId="20B59CF5" w:rsidR="007E65F1" w:rsidRDefault="007E65F1" w:rsidP="007E65F1">
      <w:pPr>
        <w:pStyle w:val="Listenabsatz"/>
        <w:numPr>
          <w:ilvl w:val="0"/>
          <w:numId w:val="11"/>
        </w:numPr>
      </w:pPr>
      <w:r>
        <w:t xml:space="preserve">ein </w:t>
      </w:r>
      <w:hyperlink r:id="rId20" w:anchor="/Lists/Mitarbeiter/AllItems.aspx" w:history="1">
        <w:r w:rsidR="00CE661C">
          <w:rPr>
            <w:rStyle w:val="Hyperlink"/>
          </w:rPr>
          <w:t>Mitarbeiter der Stabsstelle Organisationssicherheit</w:t>
        </w:r>
      </w:hyperlink>
    </w:p>
    <w:p w14:paraId="724B59E9" w14:textId="2E2DCA8A" w:rsidR="00CE661C" w:rsidRDefault="00CE661C" w:rsidP="007E65F1">
      <w:pPr>
        <w:pStyle w:val="Listenabsatz"/>
        <w:numPr>
          <w:ilvl w:val="0"/>
          <w:numId w:val="11"/>
        </w:numPr>
      </w:pPr>
      <w:r>
        <w:t xml:space="preserve">Email: </w:t>
      </w:r>
      <w:hyperlink r:id="rId21" w:history="1">
        <w:r w:rsidRPr="0002753C">
          <w:rPr>
            <w:rStyle w:val="Hyperlink"/>
          </w:rPr>
          <w:t>datenschutz@kubus-it.de</w:t>
        </w:r>
      </w:hyperlink>
    </w:p>
    <w:p w14:paraId="690B582A" w14:textId="790A18DD" w:rsidR="00CE661C" w:rsidRDefault="007E65F1" w:rsidP="00957D30">
      <w:pPr>
        <w:pStyle w:val="Listenabsatz"/>
        <w:numPr>
          <w:ilvl w:val="0"/>
          <w:numId w:val="11"/>
        </w:numPr>
      </w:pPr>
      <w:r>
        <w:t>der Datenschutzbeauftragte</w:t>
      </w:r>
      <w:r w:rsidRPr="00C132E8">
        <w:t xml:space="preserve"> der kubus IT </w:t>
      </w:r>
      <w:r w:rsidR="00CE661C">
        <w:t>e</w:t>
      </w:r>
      <w:r w:rsidRPr="00C132E8">
        <w:t>GbR</w:t>
      </w:r>
      <w:r w:rsidR="00CE661C">
        <w:t>:</w:t>
      </w:r>
      <w:r>
        <w:t xml:space="preserve"> </w:t>
      </w:r>
      <w:hyperlink r:id="rId22" w:history="1">
        <w:r w:rsidRPr="001E13A6">
          <w:rPr>
            <w:rStyle w:val="Hyperlink"/>
          </w:rPr>
          <w:t>https://www.kubus-it.de/datenschutz</w:t>
        </w:r>
      </w:hyperlink>
    </w:p>
    <w:p w14:paraId="41E15957" w14:textId="77777777" w:rsidR="007E65F1" w:rsidRDefault="007E65F1" w:rsidP="007E65F1">
      <w:pPr>
        <w:pStyle w:val="berschrift1KUB"/>
      </w:pPr>
      <w:bookmarkStart w:id="5" w:name="_Toc158730274"/>
      <w:r>
        <w:t>Art der Meldung</w:t>
      </w:r>
      <w:bookmarkEnd w:id="5"/>
    </w:p>
    <w:p w14:paraId="7D2D409C" w14:textId="65B7D2F7" w:rsidR="007E65F1" w:rsidRPr="00586E9E" w:rsidRDefault="00C379D3" w:rsidP="007E65F1">
      <w:sdt>
        <w:sdtPr>
          <w:rPr>
            <w:rFonts w:ascii="Segoe UI Symbol" w:hAnsi="Segoe UI Symbol" w:cstheme="majorHAnsi"/>
          </w:rPr>
          <w:id w:val="1432558950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5F1">
            <w:rPr>
              <w:rFonts w:ascii="MS Gothic" w:eastAsia="MS Gothic" w:hAnsi="MS Gothic" w:cstheme="majorHAnsi" w:hint="eastAsia"/>
            </w:rPr>
            <w:t>☐</w:t>
          </w:r>
        </w:sdtContent>
      </w:sdt>
      <w:r w:rsidR="007E65F1" w:rsidRPr="001604B4">
        <w:rPr>
          <w:rFonts w:ascii="Segoe UI Symbol" w:hAnsi="Segoe UI Symbol" w:cstheme="majorHAnsi"/>
        </w:rPr>
        <w:t xml:space="preserve"> </w:t>
      </w:r>
      <w:r w:rsidR="007E65F1" w:rsidRPr="00586E9E">
        <w:t>vollständige Meldung</w:t>
      </w:r>
      <w:r w:rsidR="007E65F1">
        <w:tab/>
      </w:r>
      <w:sdt>
        <w:sdtPr>
          <w:rPr>
            <w:rFonts w:ascii="Segoe UI Symbol" w:hAnsi="Segoe UI Symbol" w:cstheme="majorHAnsi"/>
          </w:rPr>
          <w:id w:val="-141192499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51F7">
            <w:rPr>
              <w:rFonts w:ascii="MS Gothic" w:eastAsia="MS Gothic" w:hAnsi="MS Gothic" w:cstheme="majorHAnsi" w:hint="eastAsia"/>
            </w:rPr>
            <w:t>☐</w:t>
          </w:r>
        </w:sdtContent>
      </w:sdt>
      <w:r w:rsidR="007E65F1" w:rsidRPr="001604B4">
        <w:rPr>
          <w:rFonts w:asciiTheme="majorHAnsi" w:hAnsiTheme="majorHAnsi" w:cstheme="majorHAnsi"/>
        </w:rPr>
        <w:t xml:space="preserve"> vorl</w:t>
      </w:r>
      <w:r w:rsidR="007E65F1" w:rsidRPr="00586E9E">
        <w:t>äufige Meldung</w:t>
      </w:r>
    </w:p>
    <w:p w14:paraId="4C1490FD" w14:textId="77777777" w:rsidR="007E65F1" w:rsidRPr="00586E9E" w:rsidRDefault="007E65F1" w:rsidP="007E65F1"/>
    <w:p w14:paraId="4C0B1E8A" w14:textId="77777777" w:rsidR="007E65F1" w:rsidRPr="00586E9E" w:rsidRDefault="007E65F1" w:rsidP="007E65F1">
      <w:r w:rsidRPr="00586E9E">
        <w:t xml:space="preserve">Im Falle </w:t>
      </w:r>
      <w:r>
        <w:t>der</w:t>
      </w:r>
      <w:r w:rsidRPr="00586E9E">
        <w:t xml:space="preserve"> vorläufigen Meldung sind </w:t>
      </w:r>
      <w:r>
        <w:t>noch fehlende</w:t>
      </w:r>
      <w:r w:rsidRPr="00586E9E">
        <w:t xml:space="preserve"> Angaben</w:t>
      </w:r>
      <w:r>
        <w:t xml:space="preserve"> unverzüglich</w:t>
      </w:r>
      <w:r w:rsidRPr="00586E9E">
        <w:t xml:space="preserve"> </w:t>
      </w:r>
      <w:r>
        <w:t>z</w:t>
      </w:r>
      <w:r w:rsidRPr="00586E9E">
        <w:t>u übermitteln.</w:t>
      </w:r>
    </w:p>
    <w:p w14:paraId="619F6BCC" w14:textId="77777777" w:rsidR="007E65F1" w:rsidRDefault="007E65F1" w:rsidP="007E65F1">
      <w:pPr>
        <w:pStyle w:val="berschrift1KUB"/>
      </w:pPr>
      <w:bookmarkStart w:id="6" w:name="_Toc158730275"/>
      <w:r>
        <w:t>Beteiligte</w:t>
      </w:r>
      <w:bookmarkEnd w:id="6"/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7E65F1" w14:paraId="1BFFBB8D" w14:textId="77777777" w:rsidTr="000607DB">
        <w:tc>
          <w:tcPr>
            <w:tcW w:w="9067" w:type="dxa"/>
            <w:gridSpan w:val="2"/>
          </w:tcPr>
          <w:p w14:paraId="3BF75EE1" w14:textId="77777777" w:rsidR="007E65F1" w:rsidRDefault="007E65F1" w:rsidP="00FA50D9">
            <w:pPr>
              <w:rPr>
                <w:b/>
              </w:rPr>
            </w:pPr>
            <w:r>
              <w:rPr>
                <w:b/>
              </w:rPr>
              <w:t>Wer meldet den Vorfall?</w:t>
            </w:r>
          </w:p>
        </w:tc>
      </w:tr>
      <w:tr w:rsidR="007E65F1" w14:paraId="17600C3D" w14:textId="77777777" w:rsidTr="000607DB">
        <w:tc>
          <w:tcPr>
            <w:tcW w:w="2547" w:type="dxa"/>
          </w:tcPr>
          <w:p w14:paraId="3CCAD395" w14:textId="77777777" w:rsidR="007E65F1" w:rsidRPr="00714D80" w:rsidRDefault="007E65F1" w:rsidP="00FA50D9">
            <w:r w:rsidRPr="00714D80">
              <w:t>Name, Vorname</w:t>
            </w:r>
          </w:p>
        </w:tc>
        <w:tc>
          <w:tcPr>
            <w:tcW w:w="6520" w:type="dxa"/>
          </w:tcPr>
          <w:p w14:paraId="4C23E048" w14:textId="77777777" w:rsidR="007E65F1" w:rsidRPr="00714D80" w:rsidRDefault="007E65F1" w:rsidP="00FA50D9"/>
        </w:tc>
      </w:tr>
      <w:tr w:rsidR="007E65F1" w14:paraId="7823FDE2" w14:textId="77777777" w:rsidTr="000607DB">
        <w:tc>
          <w:tcPr>
            <w:tcW w:w="2547" w:type="dxa"/>
          </w:tcPr>
          <w:p w14:paraId="5AC25115" w14:textId="232A4CD2" w:rsidR="007E65F1" w:rsidRPr="00714D80" w:rsidRDefault="002F3F87" w:rsidP="00FA50D9">
            <w:r>
              <w:t>Unternehmen / Abteilung</w:t>
            </w:r>
          </w:p>
        </w:tc>
        <w:tc>
          <w:tcPr>
            <w:tcW w:w="6520" w:type="dxa"/>
          </w:tcPr>
          <w:p w14:paraId="6BAD730F" w14:textId="77777777" w:rsidR="007E65F1" w:rsidRPr="00714D80" w:rsidRDefault="007E65F1" w:rsidP="00FA50D9"/>
        </w:tc>
      </w:tr>
      <w:tr w:rsidR="007E65F1" w14:paraId="7E67E0C9" w14:textId="77777777" w:rsidTr="000607DB">
        <w:tc>
          <w:tcPr>
            <w:tcW w:w="2547" w:type="dxa"/>
          </w:tcPr>
          <w:p w14:paraId="17CFB5A0" w14:textId="77777777" w:rsidR="007E65F1" w:rsidRPr="00714D80" w:rsidRDefault="007E65F1" w:rsidP="00FA50D9">
            <w:r>
              <w:t>Telefonnummer</w:t>
            </w:r>
          </w:p>
        </w:tc>
        <w:tc>
          <w:tcPr>
            <w:tcW w:w="6520" w:type="dxa"/>
          </w:tcPr>
          <w:p w14:paraId="16776B9B" w14:textId="77777777" w:rsidR="007E65F1" w:rsidRPr="00714D80" w:rsidRDefault="007E65F1" w:rsidP="00FA50D9"/>
        </w:tc>
      </w:tr>
      <w:tr w:rsidR="007E65F1" w14:paraId="0C76C99D" w14:textId="77777777" w:rsidTr="000607DB">
        <w:tc>
          <w:tcPr>
            <w:tcW w:w="2547" w:type="dxa"/>
          </w:tcPr>
          <w:p w14:paraId="72278A29" w14:textId="77777777" w:rsidR="007E65F1" w:rsidRPr="00714D80" w:rsidRDefault="007E65F1" w:rsidP="00FA50D9">
            <w:r>
              <w:t>E-Mail-Adresse</w:t>
            </w:r>
          </w:p>
        </w:tc>
        <w:tc>
          <w:tcPr>
            <w:tcW w:w="6520" w:type="dxa"/>
          </w:tcPr>
          <w:p w14:paraId="71EC2C92" w14:textId="77777777" w:rsidR="007E65F1" w:rsidRPr="00714D80" w:rsidRDefault="007E65F1" w:rsidP="00FA50D9"/>
        </w:tc>
      </w:tr>
    </w:tbl>
    <w:p w14:paraId="44214727" w14:textId="77777777" w:rsidR="007E65F1" w:rsidRDefault="007E65F1" w:rsidP="007E65F1">
      <w:pPr>
        <w:rPr>
          <w:b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7E65F1" w14:paraId="419E5294" w14:textId="77777777" w:rsidTr="000607DB">
        <w:tc>
          <w:tcPr>
            <w:tcW w:w="9067" w:type="dxa"/>
            <w:gridSpan w:val="2"/>
          </w:tcPr>
          <w:p w14:paraId="4BB38912" w14:textId="77777777" w:rsidR="007E65F1" w:rsidRDefault="007E65F1" w:rsidP="00FA50D9">
            <w:pPr>
              <w:rPr>
                <w:b/>
              </w:rPr>
            </w:pPr>
            <w:r>
              <w:rPr>
                <w:b/>
              </w:rPr>
              <w:t>Wer ist Datenschutz-Ansprechpartner (Multiplikator, Koordinator, Beauftragter, o.ä.)?</w:t>
            </w:r>
          </w:p>
        </w:tc>
      </w:tr>
      <w:tr w:rsidR="007E65F1" w14:paraId="21909DD1" w14:textId="77777777" w:rsidTr="000607DB">
        <w:tc>
          <w:tcPr>
            <w:tcW w:w="2547" w:type="dxa"/>
          </w:tcPr>
          <w:p w14:paraId="71D2C5D7" w14:textId="77777777" w:rsidR="007E65F1" w:rsidRPr="00714D80" w:rsidRDefault="007E65F1" w:rsidP="00FA50D9">
            <w:r w:rsidRPr="00714D80">
              <w:t>Name, Vorname</w:t>
            </w:r>
          </w:p>
        </w:tc>
        <w:tc>
          <w:tcPr>
            <w:tcW w:w="6520" w:type="dxa"/>
          </w:tcPr>
          <w:p w14:paraId="3DFCAD49" w14:textId="77777777" w:rsidR="007E65F1" w:rsidRPr="00714D80" w:rsidRDefault="007E65F1" w:rsidP="00FA50D9"/>
        </w:tc>
      </w:tr>
      <w:tr w:rsidR="007E65F1" w14:paraId="7E651D64" w14:textId="77777777" w:rsidTr="000607DB">
        <w:tc>
          <w:tcPr>
            <w:tcW w:w="2547" w:type="dxa"/>
          </w:tcPr>
          <w:p w14:paraId="44031BAA" w14:textId="34C230E3" w:rsidR="007E65F1" w:rsidRPr="00714D80" w:rsidRDefault="002F3F87" w:rsidP="00FA50D9">
            <w:r>
              <w:t>Unternehmen / Abteilung</w:t>
            </w:r>
          </w:p>
        </w:tc>
        <w:tc>
          <w:tcPr>
            <w:tcW w:w="6520" w:type="dxa"/>
          </w:tcPr>
          <w:p w14:paraId="46492033" w14:textId="77777777" w:rsidR="007E65F1" w:rsidRPr="00714D80" w:rsidRDefault="007E65F1" w:rsidP="00FA50D9"/>
        </w:tc>
      </w:tr>
      <w:tr w:rsidR="007E65F1" w14:paraId="127D10AD" w14:textId="77777777" w:rsidTr="000607DB">
        <w:tc>
          <w:tcPr>
            <w:tcW w:w="2547" w:type="dxa"/>
          </w:tcPr>
          <w:p w14:paraId="08256F81" w14:textId="77777777" w:rsidR="007E65F1" w:rsidRPr="00714D80" w:rsidRDefault="007E65F1" w:rsidP="00FA50D9">
            <w:r>
              <w:t>Telefonnummer</w:t>
            </w:r>
          </w:p>
        </w:tc>
        <w:tc>
          <w:tcPr>
            <w:tcW w:w="6520" w:type="dxa"/>
          </w:tcPr>
          <w:p w14:paraId="1F336A2D" w14:textId="77777777" w:rsidR="007E65F1" w:rsidRPr="00714D80" w:rsidRDefault="007E65F1" w:rsidP="00FA50D9"/>
        </w:tc>
      </w:tr>
      <w:tr w:rsidR="007E65F1" w14:paraId="21C874CA" w14:textId="77777777" w:rsidTr="000607DB">
        <w:tc>
          <w:tcPr>
            <w:tcW w:w="2547" w:type="dxa"/>
          </w:tcPr>
          <w:p w14:paraId="62F56588" w14:textId="77777777" w:rsidR="007E65F1" w:rsidRPr="00714D80" w:rsidRDefault="007E65F1" w:rsidP="00FA50D9">
            <w:r>
              <w:t>E-Mail-Adresse</w:t>
            </w:r>
          </w:p>
        </w:tc>
        <w:tc>
          <w:tcPr>
            <w:tcW w:w="6520" w:type="dxa"/>
          </w:tcPr>
          <w:p w14:paraId="7B450472" w14:textId="77777777" w:rsidR="007E65F1" w:rsidRPr="00714D80" w:rsidRDefault="007E65F1" w:rsidP="00FA50D9"/>
        </w:tc>
      </w:tr>
    </w:tbl>
    <w:p w14:paraId="2235281A" w14:textId="77777777" w:rsidR="007E65F1" w:rsidRDefault="007E65F1" w:rsidP="007E65F1">
      <w:pPr>
        <w:jc w:val="center"/>
        <w:rPr>
          <w:b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7E65F1" w14:paraId="593CAD35" w14:textId="77777777" w:rsidTr="000607DB">
        <w:tc>
          <w:tcPr>
            <w:tcW w:w="9067" w:type="dxa"/>
            <w:gridSpan w:val="2"/>
          </w:tcPr>
          <w:p w14:paraId="6C502231" w14:textId="77777777" w:rsidR="007E65F1" w:rsidRDefault="007E65F1" w:rsidP="00FA50D9">
            <w:pPr>
              <w:rPr>
                <w:b/>
              </w:rPr>
            </w:pPr>
            <w:r>
              <w:rPr>
                <w:b/>
              </w:rPr>
              <w:t>Welche Unternehmenseinheit betrifft der Vorfall?</w:t>
            </w:r>
          </w:p>
        </w:tc>
      </w:tr>
      <w:tr w:rsidR="007E65F1" w14:paraId="5D72DA88" w14:textId="77777777" w:rsidTr="000607DB">
        <w:tc>
          <w:tcPr>
            <w:tcW w:w="2547" w:type="dxa"/>
          </w:tcPr>
          <w:p w14:paraId="07CDAA64" w14:textId="1CA6FCD4" w:rsidR="007E65F1" w:rsidRPr="00714D80" w:rsidRDefault="002F3F87" w:rsidP="00FA50D9">
            <w:r w:rsidRPr="002F3F87">
              <w:t>Unternehmen / Abteilung</w:t>
            </w:r>
          </w:p>
        </w:tc>
        <w:tc>
          <w:tcPr>
            <w:tcW w:w="6520" w:type="dxa"/>
          </w:tcPr>
          <w:p w14:paraId="780E7386" w14:textId="77777777" w:rsidR="007E65F1" w:rsidRPr="00714D80" w:rsidRDefault="007E65F1" w:rsidP="00FA50D9"/>
        </w:tc>
      </w:tr>
      <w:tr w:rsidR="007E65F1" w14:paraId="6B62DD41" w14:textId="77777777" w:rsidTr="000607DB">
        <w:tc>
          <w:tcPr>
            <w:tcW w:w="2547" w:type="dxa"/>
          </w:tcPr>
          <w:p w14:paraId="1A36812E" w14:textId="77777777" w:rsidR="007E65F1" w:rsidRPr="00714D80" w:rsidRDefault="007E65F1" w:rsidP="00FA50D9">
            <w:r>
              <w:t>Bereich</w:t>
            </w:r>
          </w:p>
        </w:tc>
        <w:tc>
          <w:tcPr>
            <w:tcW w:w="6520" w:type="dxa"/>
          </w:tcPr>
          <w:p w14:paraId="38067929" w14:textId="77777777" w:rsidR="007E65F1" w:rsidRPr="00714D80" w:rsidRDefault="007E65F1" w:rsidP="00FA50D9"/>
        </w:tc>
      </w:tr>
      <w:tr w:rsidR="007E65F1" w14:paraId="1412A130" w14:textId="77777777" w:rsidTr="000607DB">
        <w:tc>
          <w:tcPr>
            <w:tcW w:w="2547" w:type="dxa"/>
          </w:tcPr>
          <w:p w14:paraId="4ACEEBC4" w14:textId="77777777" w:rsidR="007E65F1" w:rsidRPr="00714D80" w:rsidRDefault="007E65F1" w:rsidP="00FA50D9">
            <w:r>
              <w:t>Team</w:t>
            </w:r>
          </w:p>
        </w:tc>
        <w:tc>
          <w:tcPr>
            <w:tcW w:w="6520" w:type="dxa"/>
          </w:tcPr>
          <w:p w14:paraId="7F37A06E" w14:textId="77777777" w:rsidR="007E65F1" w:rsidRPr="00714D80" w:rsidRDefault="007E65F1" w:rsidP="00FA50D9"/>
        </w:tc>
      </w:tr>
      <w:tr w:rsidR="007E65F1" w14:paraId="2CAEE9CA" w14:textId="77777777" w:rsidTr="000607DB">
        <w:tc>
          <w:tcPr>
            <w:tcW w:w="2547" w:type="dxa"/>
          </w:tcPr>
          <w:p w14:paraId="29BE606B" w14:textId="77777777" w:rsidR="007E65F1" w:rsidRPr="00714D80" w:rsidRDefault="007E65F1" w:rsidP="00FA50D9">
            <w:r>
              <w:t>Kontaktperson</w:t>
            </w:r>
          </w:p>
        </w:tc>
        <w:tc>
          <w:tcPr>
            <w:tcW w:w="6520" w:type="dxa"/>
          </w:tcPr>
          <w:p w14:paraId="0785A245" w14:textId="77777777" w:rsidR="007E65F1" w:rsidRPr="00714D80" w:rsidRDefault="007E65F1" w:rsidP="00FA50D9"/>
        </w:tc>
      </w:tr>
    </w:tbl>
    <w:p w14:paraId="4D4BB11D" w14:textId="77777777" w:rsidR="007E65F1" w:rsidRDefault="007E65F1" w:rsidP="007E65F1">
      <w:pPr>
        <w:rPr>
          <w:b/>
        </w:rPr>
      </w:pPr>
    </w:p>
    <w:p w14:paraId="6BD6915B" w14:textId="77777777" w:rsidR="007E65F1" w:rsidRDefault="007E65F1" w:rsidP="007E65F1">
      <w:pPr>
        <w:rPr>
          <w:b/>
        </w:rPr>
      </w:pPr>
    </w:p>
    <w:p w14:paraId="4FE99F93" w14:textId="77777777" w:rsidR="002036FD" w:rsidRDefault="002036FD" w:rsidP="007E65F1">
      <w:pPr>
        <w:rPr>
          <w:b/>
        </w:rPr>
      </w:pPr>
    </w:p>
    <w:p w14:paraId="041225DE" w14:textId="77777777" w:rsidR="00022DB3" w:rsidRDefault="00022DB3" w:rsidP="007E65F1">
      <w:pPr>
        <w:rPr>
          <w:b/>
        </w:rPr>
      </w:pPr>
    </w:p>
    <w:p w14:paraId="5721C868" w14:textId="77777777" w:rsidR="00022DB3" w:rsidRDefault="00022DB3" w:rsidP="007E65F1">
      <w:pPr>
        <w:rPr>
          <w:b/>
        </w:rPr>
      </w:pPr>
    </w:p>
    <w:p w14:paraId="21933883" w14:textId="77777777" w:rsidR="007E65F1" w:rsidRDefault="007E65F1" w:rsidP="007E65F1">
      <w:pPr>
        <w:rPr>
          <w:b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7E65F1" w14:paraId="1891A8E2" w14:textId="77777777" w:rsidTr="000607DB">
        <w:tc>
          <w:tcPr>
            <w:tcW w:w="9067" w:type="dxa"/>
            <w:gridSpan w:val="2"/>
          </w:tcPr>
          <w:p w14:paraId="27EBB529" w14:textId="77777777" w:rsidR="007E65F1" w:rsidRDefault="007E65F1" w:rsidP="00FA50D9">
            <w:pPr>
              <w:rPr>
                <w:b/>
              </w:rPr>
            </w:pPr>
            <w:r>
              <w:rPr>
                <w:b/>
              </w:rPr>
              <w:t>Welche Person(en) betrifft der Vorfall?</w:t>
            </w:r>
          </w:p>
        </w:tc>
      </w:tr>
      <w:tr w:rsidR="007E65F1" w14:paraId="18D94C6E" w14:textId="77777777" w:rsidTr="000607DB">
        <w:tc>
          <w:tcPr>
            <w:tcW w:w="2547" w:type="dxa"/>
          </w:tcPr>
          <w:p w14:paraId="2708A86A" w14:textId="77777777" w:rsidR="007E65F1" w:rsidRPr="00714D80" w:rsidRDefault="007E65F1" w:rsidP="00FA50D9">
            <w:r>
              <w:t>Anzahl betroffener Personen (ggf. geschätzt)</w:t>
            </w:r>
          </w:p>
        </w:tc>
        <w:tc>
          <w:tcPr>
            <w:tcW w:w="6520" w:type="dxa"/>
          </w:tcPr>
          <w:p w14:paraId="1231BAD6" w14:textId="77777777" w:rsidR="007E65F1" w:rsidRPr="00714D80" w:rsidRDefault="007E65F1" w:rsidP="00FA50D9"/>
        </w:tc>
      </w:tr>
      <w:tr w:rsidR="007E65F1" w14:paraId="50DD5812" w14:textId="77777777" w:rsidTr="000607DB">
        <w:tc>
          <w:tcPr>
            <w:tcW w:w="9067" w:type="dxa"/>
            <w:gridSpan w:val="2"/>
          </w:tcPr>
          <w:p w14:paraId="6355E3A3" w14:textId="77777777" w:rsidR="007E65F1" w:rsidRDefault="007E65F1" w:rsidP="00FA50D9">
            <w:pPr>
              <w:jc w:val="center"/>
              <w:rPr>
                <w:b/>
              </w:rPr>
            </w:pPr>
            <w:r w:rsidRPr="00EE196A">
              <w:rPr>
                <w:b/>
              </w:rPr>
              <w:t>Bitte fügen Sie eine Liste der konkret betroffenen Personen</w:t>
            </w:r>
            <w:r>
              <w:rPr>
                <w:b/>
              </w:rPr>
              <w:t xml:space="preserve"> </w:t>
            </w:r>
            <w:r w:rsidRPr="00EE196A">
              <w:rPr>
                <w:b/>
              </w:rPr>
              <w:t>als Datei bei</w:t>
            </w:r>
            <w:r>
              <w:rPr>
                <w:b/>
              </w:rPr>
              <w:t>:</w:t>
            </w:r>
          </w:p>
          <w:p w14:paraId="710ACF96" w14:textId="77777777" w:rsidR="007E65F1" w:rsidRDefault="007E65F1" w:rsidP="00FA50D9">
            <w:pPr>
              <w:jc w:val="center"/>
              <w:rPr>
                <w:b/>
              </w:rPr>
            </w:pPr>
          </w:p>
          <w:p w14:paraId="46CA927F" w14:textId="77777777" w:rsidR="007E65F1" w:rsidRDefault="007E65F1" w:rsidP="00FA50D9">
            <w:pPr>
              <w:jc w:val="center"/>
              <w:rPr>
                <w:b/>
              </w:rPr>
            </w:pPr>
          </w:p>
          <w:p w14:paraId="6462E647" w14:textId="77777777" w:rsidR="007E65F1" w:rsidRDefault="007E65F1" w:rsidP="00FA50D9">
            <w:pPr>
              <w:jc w:val="center"/>
              <w:rPr>
                <w:b/>
              </w:rPr>
            </w:pPr>
          </w:p>
          <w:p w14:paraId="41293152" w14:textId="77777777" w:rsidR="007E65F1" w:rsidRDefault="007E65F1" w:rsidP="00FA50D9">
            <w:pPr>
              <w:jc w:val="center"/>
              <w:rPr>
                <w:b/>
              </w:rPr>
            </w:pPr>
          </w:p>
          <w:p w14:paraId="6455F678" w14:textId="77777777" w:rsidR="007E65F1" w:rsidRPr="00EE196A" w:rsidRDefault="007E65F1" w:rsidP="00FA50D9">
            <w:pPr>
              <w:jc w:val="center"/>
              <w:rPr>
                <w:b/>
              </w:rPr>
            </w:pPr>
          </w:p>
        </w:tc>
      </w:tr>
      <w:tr w:rsidR="007E65F1" w14:paraId="1FF027EC" w14:textId="77777777" w:rsidTr="000607DB">
        <w:tc>
          <w:tcPr>
            <w:tcW w:w="2547" w:type="dxa"/>
          </w:tcPr>
          <w:p w14:paraId="56889BC1" w14:textId="77777777" w:rsidR="007E65F1" w:rsidRDefault="007E65F1" w:rsidP="00FA50D9">
            <w:r>
              <w:t>Ungefähre</w:t>
            </w:r>
            <w:r w:rsidRPr="001D326F">
              <w:t xml:space="preserve"> </w:t>
            </w:r>
            <w:r>
              <w:t>Anz</w:t>
            </w:r>
            <w:r w:rsidRPr="001D326F">
              <w:t>ahl der Datensätze</w:t>
            </w:r>
            <w:r>
              <w:t xml:space="preserve"> mit </w:t>
            </w:r>
            <w:r w:rsidRPr="001D326F">
              <w:t xml:space="preserve">personenbezogenen </w:t>
            </w:r>
            <w:r>
              <w:t>Daten je vorgenannter betroffener Person</w:t>
            </w:r>
          </w:p>
        </w:tc>
        <w:tc>
          <w:tcPr>
            <w:tcW w:w="6520" w:type="dxa"/>
          </w:tcPr>
          <w:p w14:paraId="51CC268F" w14:textId="77777777" w:rsidR="007E65F1" w:rsidRPr="00714D80" w:rsidRDefault="007E65F1" w:rsidP="00FA50D9"/>
        </w:tc>
      </w:tr>
      <w:tr w:rsidR="007E65F1" w14:paraId="69A137B4" w14:textId="77777777" w:rsidTr="000607DB">
        <w:tc>
          <w:tcPr>
            <w:tcW w:w="2547" w:type="dxa"/>
          </w:tcPr>
          <w:p w14:paraId="5B3858C2" w14:textId="77777777" w:rsidR="007E65F1" w:rsidRDefault="007E65F1" w:rsidP="00FA50D9">
            <w:r w:rsidRPr="007D37A1">
              <w:t xml:space="preserve">Angaben </w:t>
            </w:r>
            <w:r>
              <w:t>zum</w:t>
            </w:r>
            <w:r w:rsidRPr="007D37A1">
              <w:t xml:space="preserve"> betroffenen Personen</w:t>
            </w:r>
            <w:r>
              <w:t>kreis</w:t>
            </w:r>
          </w:p>
        </w:tc>
        <w:tc>
          <w:tcPr>
            <w:tcW w:w="6520" w:type="dxa"/>
          </w:tcPr>
          <w:p w14:paraId="09BFB8CB" w14:textId="3A4DEF52" w:rsidR="00D951F7" w:rsidRDefault="00C379D3" w:rsidP="00FA50D9">
            <w:sdt>
              <w:sdtPr>
                <w:id w:val="-161135770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E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</w:t>
            </w:r>
            <w:r w:rsidR="00D951F7" w:rsidRPr="000607DB">
              <w:rPr>
                <w:b/>
                <w:u w:val="single"/>
              </w:rPr>
              <w:t>vorläufige Meldung:</w:t>
            </w:r>
            <w:r w:rsidR="00D951F7">
              <w:t xml:space="preserve"> </w:t>
            </w:r>
            <w:sdt>
              <w:sdtPr>
                <w:rPr>
                  <w:b/>
                  <w:sz w:val="18"/>
                  <w:szCs w:val="22"/>
                </w:rPr>
                <w:alias w:val="betroffener PK n.n.b."/>
                <w:tag w:val="betroffener PK n.n.b."/>
                <w:id w:val="-1054537781"/>
                <w:placeholder>
                  <w:docPart w:val="96D57BAFCDB746BF97154C6CA20A262C"/>
                </w:placeholder>
                <w:showingPlcHdr/>
                <w:comboBox>
                  <w:listItem w:displayText="Nein" w:value="Nein"/>
                  <w:listItem w:displayText="Angaben noch nicht möglich, Klärung läuft." w:value="Angaben noch nicht möglich, Klärung läuft."/>
                  <w:listItem w:displayText="Angaben unvollständig, Klärung läuft." w:value="Angaben unvollständig, Klärung läuft."/>
                  <w:listItem w:value="Wählen Sie ein Element aus."/>
                </w:comboBox>
              </w:sdtPr>
              <w:sdtEndPr/>
              <w:sdtContent>
                <w:r w:rsidR="00C8454C" w:rsidRPr="0009655E">
                  <w:rPr>
                    <w:rStyle w:val="Platzhaltertext"/>
                  </w:rPr>
                  <w:t>Wählen Sie ein Element aus.</w:t>
                </w:r>
              </w:sdtContent>
            </w:sdt>
          </w:p>
          <w:p w14:paraId="69A06440" w14:textId="77777777" w:rsidR="004F052E" w:rsidRDefault="004F052E" w:rsidP="00FA50D9"/>
          <w:p w14:paraId="1BB1E405" w14:textId="7952C111" w:rsidR="007E65F1" w:rsidRDefault="00C379D3" w:rsidP="00FA50D9">
            <w:sdt>
              <w:sdtPr>
                <w:id w:val="975950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05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F052E">
              <w:t xml:space="preserve"> </w:t>
            </w:r>
            <w:r w:rsidR="007E65F1">
              <w:t>Alter bis 16 Jahre</w:t>
            </w:r>
          </w:p>
          <w:p w14:paraId="1285499E" w14:textId="77777777" w:rsidR="007E65F1" w:rsidRDefault="00C379D3" w:rsidP="00FA50D9">
            <w:sdt>
              <w:sdtPr>
                <w:id w:val="-383562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Alter zwischen 16 und 18 Jahren</w:t>
            </w:r>
          </w:p>
          <w:p w14:paraId="1E65F5E9" w14:textId="77777777" w:rsidR="007E65F1" w:rsidRDefault="00C379D3" w:rsidP="00FA50D9">
            <w:sdt>
              <w:sdtPr>
                <w:id w:val="203438628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Alter ab 18 Jahre</w:t>
            </w:r>
          </w:p>
          <w:p w14:paraId="236FBC76" w14:textId="77777777" w:rsidR="004F052E" w:rsidRDefault="004F052E" w:rsidP="00FA50D9"/>
          <w:p w14:paraId="4897B85F" w14:textId="77777777" w:rsidR="007E65F1" w:rsidRDefault="00C379D3" w:rsidP="00FA50D9">
            <w:sdt>
              <w:sdtPr>
                <w:id w:val="-3574232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Besonders schutzwürdige Personen(-kreise) wie z.B. VIPs, Personen in geschützten Einrichtungen, Teilnehmer an Schutzprogrammen (z.B. Kron-/Zeugen-Regelung), usw. </w:t>
            </w:r>
          </w:p>
          <w:p w14:paraId="7F88EE59" w14:textId="77777777" w:rsidR="007E65F1" w:rsidRDefault="007E65F1" w:rsidP="00FA50D9"/>
          <w:p w14:paraId="277623B1" w14:textId="77777777" w:rsidR="007E65F1" w:rsidRDefault="00C379D3" w:rsidP="00FA50D9">
            <w:sdt>
              <w:sdtPr>
                <w:id w:val="-179235888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Versicherte</w:t>
            </w:r>
          </w:p>
          <w:p w14:paraId="7A43F319" w14:textId="77777777" w:rsidR="007E65F1" w:rsidRDefault="00C379D3" w:rsidP="00FA50D9">
            <w:sdt>
              <w:sdtPr>
                <w:id w:val="11076154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 w:rsidRPr="007D37A1">
              <w:rPr>
                <w:b/>
              </w:rPr>
              <w:t xml:space="preserve"> </w:t>
            </w:r>
            <w:r w:rsidR="007E65F1">
              <w:t>Interessenten im Sinne der gesetzlichen KV</w:t>
            </w:r>
          </w:p>
          <w:p w14:paraId="1BD1EFF5" w14:textId="77777777" w:rsidR="007E65F1" w:rsidRDefault="00C379D3" w:rsidP="00FA50D9">
            <w:sdt>
              <w:sdtPr>
                <w:id w:val="18502942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 w:rsidRPr="007D37A1">
              <w:rPr>
                <w:b/>
              </w:rPr>
              <w:t xml:space="preserve"> </w:t>
            </w:r>
            <w:r w:rsidR="007E65F1">
              <w:t>Leistungserbringer im Sinne der gesetzlichen KV</w:t>
            </w:r>
          </w:p>
          <w:p w14:paraId="5FEF56CE" w14:textId="77777777" w:rsidR="007E65F1" w:rsidRDefault="007E65F1" w:rsidP="00FA50D9"/>
          <w:p w14:paraId="476A78F6" w14:textId="164AF065" w:rsidR="004F052E" w:rsidRDefault="00C379D3" w:rsidP="00FA50D9">
            <w:sdt>
              <w:sdtPr>
                <w:id w:val="12497741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052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F052E" w:rsidRPr="007D37A1">
              <w:t xml:space="preserve"> Mitarbeiter</w:t>
            </w:r>
          </w:p>
          <w:p w14:paraId="5DF7E622" w14:textId="77777777" w:rsidR="007E65F1" w:rsidRDefault="00C379D3" w:rsidP="004F052E">
            <w:sdt>
              <w:sdtPr>
                <w:id w:val="10968313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Sonstige Personen(-kreise)</w:t>
            </w:r>
          </w:p>
          <w:p w14:paraId="69046B9C" w14:textId="2EAD61DD" w:rsidR="004F052E" w:rsidRPr="00714D80" w:rsidRDefault="004F052E" w:rsidP="004F052E"/>
        </w:tc>
      </w:tr>
      <w:tr w:rsidR="007E65F1" w14:paraId="3003D52F" w14:textId="77777777" w:rsidTr="000607DB">
        <w:tc>
          <w:tcPr>
            <w:tcW w:w="2547" w:type="dxa"/>
          </w:tcPr>
          <w:p w14:paraId="68E2F424" w14:textId="77777777" w:rsidR="007E65F1" w:rsidRDefault="007E65F1" w:rsidP="00FA50D9">
            <w:r>
              <w:t>Datenkategorie(n)</w:t>
            </w:r>
          </w:p>
          <w:p w14:paraId="65BCFDAA" w14:textId="77777777" w:rsidR="007E65F1" w:rsidRDefault="007E65F1" w:rsidP="00FA50D9"/>
          <w:p w14:paraId="1E5C54E0" w14:textId="77777777" w:rsidR="007E65F1" w:rsidRPr="00FA50D9" w:rsidRDefault="007E65F1" w:rsidP="00FA50D9">
            <w:pPr>
              <w:rPr>
                <w:i/>
                <w:iCs/>
              </w:rPr>
            </w:pPr>
            <w:r w:rsidRPr="00FA50D9">
              <w:rPr>
                <w:i/>
                <w:iCs/>
              </w:rPr>
              <w:t xml:space="preserve">Die nebenstehenden Aufzählungen dienen der Orientierung und sind </w:t>
            </w:r>
            <w:r w:rsidRPr="00FA50D9">
              <w:rPr>
                <w:i/>
                <w:iCs/>
                <w:u w:val="single"/>
              </w:rPr>
              <w:t>nicht abschließend</w:t>
            </w:r>
            <w:r w:rsidRPr="00FA50D9">
              <w:rPr>
                <w:i/>
                <w:iCs/>
              </w:rPr>
              <w:t>.</w:t>
            </w:r>
          </w:p>
        </w:tc>
        <w:tc>
          <w:tcPr>
            <w:tcW w:w="6520" w:type="dxa"/>
          </w:tcPr>
          <w:p w14:paraId="4470ADAD" w14:textId="4D480B7C" w:rsidR="00D951F7" w:rsidRDefault="00C379D3" w:rsidP="00FA50D9">
            <w:pPr>
              <w:rPr>
                <w:b/>
                <w:bCs/>
                <w:sz w:val="18"/>
                <w:szCs w:val="22"/>
              </w:rPr>
            </w:pPr>
            <w:sdt>
              <w:sdtPr>
                <w:id w:val="81637235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 w:rsidRPr="00617BC2">
              <w:rPr>
                <w:b/>
              </w:rPr>
              <w:t xml:space="preserve"> </w:t>
            </w:r>
            <w:r w:rsidR="000607DB" w:rsidRPr="000607DB">
              <w:rPr>
                <w:b/>
                <w:u w:val="single"/>
              </w:rPr>
              <w:t>vorläufige Meldung:</w:t>
            </w:r>
            <w:r w:rsidR="000607DB">
              <w:rPr>
                <w:b/>
              </w:rPr>
              <w:t xml:space="preserve"> </w:t>
            </w:r>
            <w:sdt>
              <w:sdtPr>
                <w:rPr>
                  <w:b/>
                  <w:bCs/>
                  <w:sz w:val="18"/>
                  <w:szCs w:val="22"/>
                </w:rPr>
                <w:alias w:val="Datenkategorie(n) n.n.b."/>
                <w:tag w:val="Datenkategorie(n) n.n.b."/>
                <w:id w:val="1051495954"/>
                <w:placeholder>
                  <w:docPart w:val="08100B186DCD4242A06F991BBC39516C"/>
                </w:placeholder>
                <w:showingPlcHdr/>
                <w:comboBox>
                  <w:listItem w:displayText="Nein" w:value="Nein"/>
                  <w:listItem w:displayText="Angaben noch nicht möglich, Klärung läuft." w:value="Angaben noch nicht möglich, Klärung läuft."/>
                  <w:listItem w:displayText="Angaben unvollständig, Klärung läuft." w:value="Angaben unvollständig, Klärung läuft."/>
                  <w:listItem w:value="Wählen Sie ein Element aus."/>
                </w:comboBox>
              </w:sdtPr>
              <w:sdtEndPr/>
              <w:sdtContent>
                <w:r w:rsidR="00E95F16" w:rsidRPr="0009655E">
                  <w:rPr>
                    <w:rStyle w:val="Platzhaltertext"/>
                  </w:rPr>
                  <w:t>Wählen Sie ein Element aus.</w:t>
                </w:r>
              </w:sdtContent>
            </w:sdt>
          </w:p>
          <w:p w14:paraId="396B0D48" w14:textId="77777777" w:rsidR="000607DB" w:rsidRDefault="000607DB" w:rsidP="00FA50D9">
            <w:pPr>
              <w:rPr>
                <w:b/>
              </w:rPr>
            </w:pPr>
          </w:p>
          <w:p w14:paraId="503A3D27" w14:textId="2502A9A7" w:rsidR="00E95F16" w:rsidRDefault="00C379D3" w:rsidP="000607DB">
            <w:sdt>
              <w:sdtPr>
                <w:id w:val="-31287993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0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95F16">
              <w:t xml:space="preserve"> Nicht bekannt</w:t>
            </w:r>
          </w:p>
          <w:p w14:paraId="3FB1EF79" w14:textId="77777777" w:rsidR="00E95F16" w:rsidRDefault="00E95F16" w:rsidP="000607DB"/>
          <w:p w14:paraId="0C337253" w14:textId="723EE25E" w:rsidR="000607DB" w:rsidRDefault="00C379D3" w:rsidP="000607DB">
            <w:sdt>
              <w:sdtPr>
                <w:id w:val="20133270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5F1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95F16">
              <w:t xml:space="preserve"> </w:t>
            </w:r>
            <w:r w:rsidR="000607DB">
              <w:t>Andere Datenkategorie</w:t>
            </w:r>
            <w:r w:rsidR="00335853">
              <w:t xml:space="preserve"> als in der Meldung bereits aufgeführt</w:t>
            </w:r>
            <w:r w:rsidR="000607DB">
              <w:t>:</w:t>
            </w:r>
          </w:p>
          <w:p w14:paraId="445847BF" w14:textId="77777777" w:rsidR="000607DB" w:rsidRDefault="000607DB" w:rsidP="000607DB"/>
          <w:p w14:paraId="7751CD83" w14:textId="114E843A" w:rsidR="000607DB" w:rsidRDefault="000607DB" w:rsidP="000607DB">
            <w:r>
              <w:t xml:space="preserve">     ________________________________________________</w:t>
            </w:r>
          </w:p>
          <w:p w14:paraId="6F5F7E06" w14:textId="77777777" w:rsidR="000607DB" w:rsidRDefault="000607DB" w:rsidP="00FA50D9">
            <w:pPr>
              <w:rPr>
                <w:b/>
              </w:rPr>
            </w:pPr>
          </w:p>
          <w:p w14:paraId="5730E15A" w14:textId="149BA036" w:rsidR="007E65F1" w:rsidRPr="00F5026B" w:rsidRDefault="00C379D3" w:rsidP="00FA50D9">
            <w:sdt>
              <w:sdtPr>
                <w:id w:val="75070232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07D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1F7" w:rsidRPr="00FA50D9">
              <w:rPr>
                <w:b/>
                <w:bCs/>
              </w:rPr>
              <w:t xml:space="preserve"> </w:t>
            </w:r>
            <w:r w:rsidR="007E65F1" w:rsidRPr="00FA50D9">
              <w:rPr>
                <w:b/>
                <w:bCs/>
              </w:rPr>
              <w:t>Versicherte</w:t>
            </w:r>
            <w:r w:rsidR="007E65F1" w:rsidRPr="00F5026B">
              <w:t xml:space="preserve"> </w:t>
            </w:r>
            <w:r w:rsidR="007E65F1">
              <w:t xml:space="preserve">in </w:t>
            </w:r>
            <w:r w:rsidR="007E65F1" w:rsidRPr="00F5026B">
              <w:t xml:space="preserve">der Kranken- und Pflegeversicherung: </w:t>
            </w:r>
          </w:p>
          <w:p w14:paraId="09421A95" w14:textId="77777777" w:rsidR="007E65F1" w:rsidRDefault="007E65F1" w:rsidP="007E65F1">
            <w:pPr>
              <w:pStyle w:val="Listenabsatz"/>
              <w:numPr>
                <w:ilvl w:val="0"/>
                <w:numId w:val="12"/>
              </w:numPr>
            </w:pPr>
            <w:r w:rsidRPr="00F5026B">
              <w:t>Stammdaten (</w:t>
            </w:r>
            <w:r>
              <w:t>z.B. Name, Versicherungsnummer, A</w:t>
            </w:r>
            <w:r w:rsidRPr="00F5026B">
              <w:t>dresse, E-Mail-Adresse, Telefonnummer, Faxnummer, Geschlecht, akademischer Titel, Geburtsort und -datum, Staatsangehörigkeit, Familienstand, Informa</w:t>
            </w:r>
            <w:r>
              <w:t>tionen über Familienangehörige)</w:t>
            </w:r>
          </w:p>
          <w:p w14:paraId="48027449" w14:textId="77777777" w:rsidR="007E65F1" w:rsidRDefault="007E65F1" w:rsidP="007E65F1">
            <w:pPr>
              <w:pStyle w:val="Listenabsatz"/>
              <w:numPr>
                <w:ilvl w:val="0"/>
                <w:numId w:val="12"/>
              </w:numPr>
            </w:pPr>
            <w:r w:rsidRPr="00F5026B">
              <w:t>Daten zum Versicherungsverhältnis (z.B. Vers</w:t>
            </w:r>
            <w:r>
              <w:t>icherungszeiten, Beitragskonto)</w:t>
            </w:r>
          </w:p>
          <w:p w14:paraId="2133EA2A" w14:textId="77777777" w:rsidR="007E65F1" w:rsidRDefault="007E65F1" w:rsidP="007E65F1">
            <w:pPr>
              <w:pStyle w:val="Listenabsatz"/>
              <w:numPr>
                <w:ilvl w:val="0"/>
                <w:numId w:val="12"/>
              </w:numPr>
            </w:pPr>
            <w:r w:rsidRPr="00F5026B">
              <w:t>Daten zur beruflichen Tätigkeit bzw. zur Ausbildung (z.B. Arbeitgeber, bes</w:t>
            </w:r>
            <w:r>
              <w:t>uchte (Hoch-)Schule, Einkommen)</w:t>
            </w:r>
          </w:p>
          <w:p w14:paraId="5FAB1856" w14:textId="77777777" w:rsidR="007E65F1" w:rsidRDefault="007E65F1" w:rsidP="007E65F1">
            <w:pPr>
              <w:pStyle w:val="Listenabsatz"/>
              <w:numPr>
                <w:ilvl w:val="0"/>
                <w:numId w:val="12"/>
              </w:numPr>
            </w:pPr>
            <w:r w:rsidRPr="00F5026B">
              <w:t>Gesundheitsdaten (z.B. Diagnosedaten, Behandlungsdaten einschl. Informationen über in Anspruch genommene Leistungserbringer, Verordnungsdaten)</w:t>
            </w:r>
          </w:p>
          <w:p w14:paraId="41D1753B" w14:textId="77777777" w:rsidR="007E65F1" w:rsidRDefault="007E65F1" w:rsidP="007E65F1">
            <w:pPr>
              <w:pStyle w:val="Listenabsatz"/>
              <w:numPr>
                <w:ilvl w:val="0"/>
                <w:numId w:val="12"/>
              </w:numPr>
            </w:pPr>
            <w:r w:rsidRPr="00F5026B">
              <w:t>Elektronische Kommunikations- und Nutzungsdaten (z.B. Logfil</w:t>
            </w:r>
            <w:r>
              <w:t>es, Protokolldaten, IP-Adressen)</w:t>
            </w:r>
          </w:p>
          <w:p w14:paraId="1B8B380B" w14:textId="77777777" w:rsidR="007E65F1" w:rsidRDefault="007E65F1" w:rsidP="007E65F1">
            <w:pPr>
              <w:pStyle w:val="Listenabsatz"/>
              <w:numPr>
                <w:ilvl w:val="0"/>
                <w:numId w:val="12"/>
              </w:numPr>
            </w:pPr>
            <w:r>
              <w:t>…</w:t>
            </w:r>
          </w:p>
          <w:p w14:paraId="6C55CDDE" w14:textId="77777777" w:rsidR="00D61CEC" w:rsidRDefault="00D61CEC" w:rsidP="00FA50D9"/>
          <w:p w14:paraId="4EC2CDFC" w14:textId="77777777" w:rsidR="00D61CEC" w:rsidRDefault="00D61CEC" w:rsidP="00FA50D9"/>
          <w:p w14:paraId="44AED05E" w14:textId="77777777" w:rsidR="00022DB3" w:rsidRDefault="00022DB3" w:rsidP="00FA50D9"/>
          <w:p w14:paraId="2A0853D5" w14:textId="77777777" w:rsidR="007E65F1" w:rsidRPr="00F5026B" w:rsidRDefault="007E65F1" w:rsidP="00FA50D9"/>
          <w:p w14:paraId="1C84DD03" w14:textId="77777777" w:rsidR="007E65F1" w:rsidRDefault="00C379D3" w:rsidP="00FA50D9">
            <w:sdt>
              <w:sdtPr>
                <w:id w:val="-14560169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 w:rsidRPr="00617BC2">
              <w:rPr>
                <w:b/>
              </w:rPr>
              <w:t xml:space="preserve"> </w:t>
            </w:r>
            <w:r w:rsidR="007E65F1" w:rsidRPr="00FA50D9">
              <w:rPr>
                <w:b/>
                <w:bCs/>
              </w:rPr>
              <w:t>Leistungserbringer</w:t>
            </w:r>
            <w:r w:rsidR="007E65F1">
              <w:t xml:space="preserve"> in der gesetzlichen Krankenversicherung und Pflegeversicherung sowie deren Mitarbeiter:</w:t>
            </w:r>
          </w:p>
          <w:p w14:paraId="301F6C45" w14:textId="77777777" w:rsidR="007E65F1" w:rsidRDefault="007E65F1" w:rsidP="007E65F1">
            <w:pPr>
              <w:pStyle w:val="Listenabsatz"/>
              <w:numPr>
                <w:ilvl w:val="0"/>
                <w:numId w:val="13"/>
              </w:numPr>
            </w:pPr>
            <w:r>
              <w:t>Daten zur Person (z.B. Name, Geschlecht)</w:t>
            </w:r>
          </w:p>
          <w:p w14:paraId="4089650A" w14:textId="77777777" w:rsidR="007E65F1" w:rsidRDefault="007E65F1" w:rsidP="007E65F1">
            <w:pPr>
              <w:pStyle w:val="Listenabsatz"/>
              <w:numPr>
                <w:ilvl w:val="0"/>
                <w:numId w:val="13"/>
              </w:numPr>
            </w:pPr>
            <w:r>
              <w:t>Berufliche Kontaktdaten (z.B. Institution, bei der der Betroffene beschäftigt ist, Dienstanschrift, dienstliche E-Mail-Adresse, dienstliche Telefonnummer)</w:t>
            </w:r>
          </w:p>
          <w:p w14:paraId="71F5FF88" w14:textId="77777777" w:rsidR="007E65F1" w:rsidRDefault="007E65F1" w:rsidP="007E65F1">
            <w:pPr>
              <w:pStyle w:val="Listenabsatz"/>
              <w:numPr>
                <w:ilvl w:val="0"/>
                <w:numId w:val="13"/>
              </w:numPr>
            </w:pPr>
            <w:r>
              <w:t>Daten zur beruflichen Qualifikation</w:t>
            </w:r>
          </w:p>
          <w:p w14:paraId="0558E884" w14:textId="77777777" w:rsidR="007E65F1" w:rsidRDefault="007E65F1" w:rsidP="007E65F1">
            <w:pPr>
              <w:pStyle w:val="Listenabsatz"/>
              <w:numPr>
                <w:ilvl w:val="0"/>
                <w:numId w:val="13"/>
              </w:numPr>
            </w:pPr>
            <w:r>
              <w:t>Daten zu erbrachten Leistungen (z.B. Angaben zu behandelten Versicherten, Art und Zeitraum von erbrachten Leistungen, Qualität der erbrachten Leistungen)</w:t>
            </w:r>
          </w:p>
          <w:p w14:paraId="3EDCB6D7" w14:textId="77777777" w:rsidR="007E65F1" w:rsidRDefault="007E65F1" w:rsidP="007E65F1">
            <w:pPr>
              <w:pStyle w:val="Listenabsatz"/>
              <w:numPr>
                <w:ilvl w:val="0"/>
                <w:numId w:val="13"/>
              </w:numPr>
            </w:pPr>
            <w:r>
              <w:t>Abrechnungsdaten</w:t>
            </w:r>
          </w:p>
          <w:p w14:paraId="345F3A5C" w14:textId="77777777" w:rsidR="007E65F1" w:rsidRDefault="007E65F1" w:rsidP="007E65F1">
            <w:pPr>
              <w:pStyle w:val="Listenabsatz"/>
              <w:numPr>
                <w:ilvl w:val="0"/>
                <w:numId w:val="13"/>
              </w:numPr>
            </w:pPr>
            <w:r>
              <w:t>Elektronische Kommunikations- und Nutzungsdaten (z.B. Logfiles, Protokolldaten, IP-Adressen)</w:t>
            </w:r>
          </w:p>
          <w:p w14:paraId="444EB69C" w14:textId="77777777" w:rsidR="007E65F1" w:rsidRDefault="007E65F1" w:rsidP="007E65F1">
            <w:pPr>
              <w:pStyle w:val="Listenabsatz"/>
              <w:numPr>
                <w:ilvl w:val="0"/>
                <w:numId w:val="13"/>
              </w:numPr>
            </w:pPr>
            <w:r>
              <w:t>…</w:t>
            </w:r>
          </w:p>
          <w:p w14:paraId="1AC05AB0" w14:textId="77777777" w:rsidR="007E65F1" w:rsidRPr="00F5026B" w:rsidRDefault="007E65F1" w:rsidP="00FA50D9"/>
          <w:p w14:paraId="6063C782" w14:textId="77777777" w:rsidR="007E65F1" w:rsidRPr="00E30CCF" w:rsidRDefault="00C379D3" w:rsidP="00FA50D9">
            <w:pPr>
              <w:rPr>
                <w:rFonts w:asciiTheme="majorHAnsi" w:hAnsiTheme="majorHAnsi" w:cstheme="majorHAnsi"/>
                <w:szCs w:val="20"/>
              </w:rPr>
            </w:pPr>
            <w:sdt>
              <w:sdtPr>
                <w:rPr>
                  <w:rFonts w:ascii="Segoe UI Symbol" w:hAnsi="Segoe UI Symbol"/>
                </w:rPr>
                <w:id w:val="-125396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 w:rsidRPr="00617BC2">
              <w:rPr>
                <w:b/>
              </w:rPr>
              <w:t xml:space="preserve"> </w:t>
            </w:r>
            <w:r w:rsidR="007E65F1" w:rsidRPr="00E30CCF">
              <w:rPr>
                <w:rFonts w:asciiTheme="majorHAnsi" w:hAnsiTheme="majorHAnsi" w:cstheme="majorHAnsi"/>
                <w:b/>
                <w:bCs/>
                <w:szCs w:val="20"/>
              </w:rPr>
              <w:t>Mitarbeitende</w:t>
            </w:r>
            <w:r w:rsidR="007E65F1" w:rsidRPr="00E30CCF">
              <w:rPr>
                <w:rFonts w:asciiTheme="majorHAnsi" w:hAnsiTheme="majorHAnsi" w:cstheme="majorHAnsi"/>
                <w:szCs w:val="20"/>
              </w:rPr>
              <w:t xml:space="preserve"> </w:t>
            </w:r>
            <w:r w:rsidR="007E65F1" w:rsidRPr="00E30CCF">
              <w:rPr>
                <w:rStyle w:val="cf01"/>
                <w:rFonts w:asciiTheme="majorHAnsi" w:hAnsiTheme="majorHAnsi" w:cstheme="majorHAnsi"/>
                <w:sz w:val="20"/>
                <w:szCs w:val="20"/>
              </w:rPr>
              <w:t>der AOK PLUS bzw. AOK Bayern inkl. kubus IT sowie Externe wie z.B. Freelancer</w:t>
            </w:r>
            <w:r w:rsidR="007E65F1" w:rsidRPr="00E30CCF">
              <w:rPr>
                <w:rFonts w:asciiTheme="majorHAnsi" w:hAnsiTheme="majorHAnsi" w:cstheme="majorHAnsi"/>
                <w:szCs w:val="20"/>
              </w:rPr>
              <w:t xml:space="preserve"> (gegenwärtige und/oder ehemalige):</w:t>
            </w:r>
          </w:p>
          <w:p w14:paraId="6EE9C18E" w14:textId="77777777" w:rsidR="007E65F1" w:rsidRPr="00E30CCF" w:rsidRDefault="007E65F1" w:rsidP="007E65F1">
            <w:pPr>
              <w:pStyle w:val="Listenabsatz"/>
              <w:numPr>
                <w:ilvl w:val="0"/>
                <w:numId w:val="14"/>
              </w:numPr>
              <w:rPr>
                <w:rFonts w:asciiTheme="majorHAnsi" w:hAnsiTheme="majorHAnsi" w:cstheme="majorHAnsi"/>
                <w:szCs w:val="20"/>
              </w:rPr>
            </w:pPr>
            <w:r w:rsidRPr="00E30CCF">
              <w:rPr>
                <w:rFonts w:asciiTheme="majorHAnsi" w:hAnsiTheme="majorHAnsi" w:cstheme="majorHAnsi"/>
                <w:szCs w:val="20"/>
              </w:rPr>
              <w:t>Kontaktdaten (Name, dienstliche Telefon-Nr.nummer, dienstliche Faxnummer sowie dienstliche E-Mail-Adresse)</w:t>
            </w:r>
          </w:p>
          <w:p w14:paraId="18B3640B" w14:textId="77777777" w:rsidR="007E65F1" w:rsidRPr="00E30CCF" w:rsidRDefault="007E65F1" w:rsidP="007E65F1">
            <w:pPr>
              <w:pStyle w:val="Listenabsatz"/>
              <w:numPr>
                <w:ilvl w:val="0"/>
                <w:numId w:val="14"/>
              </w:numPr>
              <w:rPr>
                <w:rFonts w:asciiTheme="majorHAnsi" w:hAnsiTheme="majorHAnsi" w:cstheme="majorHAnsi"/>
                <w:szCs w:val="20"/>
              </w:rPr>
            </w:pPr>
            <w:r w:rsidRPr="00E30CCF">
              <w:rPr>
                <w:rFonts w:asciiTheme="majorHAnsi" w:hAnsiTheme="majorHAnsi" w:cstheme="majorHAnsi"/>
                <w:szCs w:val="20"/>
              </w:rPr>
              <w:t>Position des Mitarbeiters</w:t>
            </w:r>
          </w:p>
          <w:p w14:paraId="3511AC6D" w14:textId="77777777" w:rsidR="007E65F1" w:rsidRDefault="007E65F1" w:rsidP="007E65F1">
            <w:pPr>
              <w:pStyle w:val="Listenabsatz"/>
              <w:numPr>
                <w:ilvl w:val="0"/>
                <w:numId w:val="14"/>
              </w:numPr>
            </w:pPr>
            <w:r w:rsidRPr="00E30CCF">
              <w:rPr>
                <w:rFonts w:asciiTheme="majorHAnsi" w:hAnsiTheme="majorHAnsi" w:cstheme="majorHAnsi"/>
                <w:szCs w:val="20"/>
              </w:rPr>
              <w:t>Elektronische Kommunikations- und Nutzungsdaten (z.B. Logfiles, Protokolldaten, IP-Adressen</w:t>
            </w:r>
            <w:r>
              <w:t>)</w:t>
            </w:r>
          </w:p>
          <w:p w14:paraId="02108E72" w14:textId="77777777" w:rsidR="007E65F1" w:rsidRPr="00627BD4" w:rsidRDefault="007E65F1" w:rsidP="007E65F1">
            <w:pPr>
              <w:pStyle w:val="Listenabsatz"/>
              <w:numPr>
                <w:ilvl w:val="0"/>
                <w:numId w:val="14"/>
              </w:numPr>
            </w:pPr>
            <w:r>
              <w:t>…</w:t>
            </w:r>
          </w:p>
          <w:p w14:paraId="50354B68" w14:textId="77777777" w:rsidR="007E65F1" w:rsidRPr="00627BD4" w:rsidRDefault="007E65F1" w:rsidP="00FA50D9"/>
          <w:p w14:paraId="279AC421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8655872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 w:rsidRPr="00617BC2">
              <w:rPr>
                <w:b/>
              </w:rPr>
              <w:t xml:space="preserve"> </w:t>
            </w:r>
            <w:r w:rsidR="007E65F1" w:rsidRPr="00FA50D9">
              <w:rPr>
                <w:b/>
                <w:bCs/>
              </w:rPr>
              <w:t>Dienstleister, Zulieferer und sonstige Vertragspartner</w:t>
            </w:r>
            <w:r w:rsidR="007E65F1" w:rsidRPr="00627BD4">
              <w:t xml:space="preserve"> sowie deren Mitarbeiter:</w:t>
            </w:r>
          </w:p>
          <w:p w14:paraId="7762ED51" w14:textId="77777777" w:rsidR="007E65F1" w:rsidRDefault="007E65F1" w:rsidP="007E65F1">
            <w:pPr>
              <w:pStyle w:val="Listenabsatz"/>
              <w:numPr>
                <w:ilvl w:val="0"/>
                <w:numId w:val="15"/>
              </w:numPr>
            </w:pPr>
            <w:r w:rsidRPr="00627BD4">
              <w:t>Daten zum Unternehmen und zur Person (z.B. Name)</w:t>
            </w:r>
          </w:p>
          <w:p w14:paraId="293739A2" w14:textId="77777777" w:rsidR="007E65F1" w:rsidRDefault="007E65F1" w:rsidP="007E65F1">
            <w:pPr>
              <w:pStyle w:val="Listenabsatz"/>
              <w:numPr>
                <w:ilvl w:val="0"/>
                <w:numId w:val="15"/>
              </w:numPr>
            </w:pPr>
            <w:r w:rsidRPr="00627BD4">
              <w:t>Berufliche Kontaktdaten (z.B. Dienstanschrift, dienstliche E-Mail-Adresse, dienstliche Telefonnummer)</w:t>
            </w:r>
          </w:p>
          <w:p w14:paraId="46AAC368" w14:textId="77777777" w:rsidR="007E65F1" w:rsidRDefault="007E65F1" w:rsidP="007E65F1">
            <w:pPr>
              <w:pStyle w:val="Listenabsatz"/>
              <w:numPr>
                <w:ilvl w:val="0"/>
                <w:numId w:val="15"/>
              </w:numPr>
            </w:pPr>
            <w:r w:rsidRPr="00627BD4">
              <w:t>Daten zur beruflichen Qualifikation</w:t>
            </w:r>
          </w:p>
          <w:p w14:paraId="20175888" w14:textId="77777777" w:rsidR="007E65F1" w:rsidRDefault="007E65F1" w:rsidP="007E65F1">
            <w:pPr>
              <w:pStyle w:val="Listenabsatz"/>
              <w:numPr>
                <w:ilvl w:val="0"/>
                <w:numId w:val="15"/>
              </w:numPr>
            </w:pPr>
            <w:r w:rsidRPr="00627BD4">
              <w:t>Daten zu Verträgen und erbrachten Leistungen</w:t>
            </w:r>
          </w:p>
          <w:p w14:paraId="3AAC1486" w14:textId="77777777" w:rsidR="007E65F1" w:rsidRDefault="007E65F1" w:rsidP="007E65F1">
            <w:pPr>
              <w:pStyle w:val="Listenabsatz"/>
              <w:numPr>
                <w:ilvl w:val="0"/>
                <w:numId w:val="15"/>
              </w:numPr>
            </w:pPr>
            <w:r w:rsidRPr="00627BD4">
              <w:t>Elektronische Kommunikations- und Nutzungsdaten (z.B. Logfiles, Protokolldaten, IP-Adressen)</w:t>
            </w:r>
          </w:p>
          <w:p w14:paraId="769C3E94" w14:textId="77777777" w:rsidR="007E65F1" w:rsidRDefault="007E65F1" w:rsidP="007E65F1">
            <w:pPr>
              <w:pStyle w:val="Listenabsatz"/>
              <w:numPr>
                <w:ilvl w:val="0"/>
                <w:numId w:val="15"/>
              </w:numPr>
            </w:pPr>
            <w:r>
              <w:t>…</w:t>
            </w:r>
          </w:p>
          <w:p w14:paraId="6319B52A" w14:textId="77777777" w:rsidR="007E65F1" w:rsidRDefault="007E65F1" w:rsidP="00FA50D9"/>
          <w:p w14:paraId="6C4800C5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403346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 w:rsidRPr="00617BC2">
              <w:rPr>
                <w:b/>
              </w:rPr>
              <w:t xml:space="preserve"> </w:t>
            </w:r>
            <w:r w:rsidR="007E65F1" w:rsidRPr="00FA50D9">
              <w:rPr>
                <w:b/>
                <w:bCs/>
              </w:rPr>
              <w:t>Arbeitgeber</w:t>
            </w:r>
            <w:r w:rsidR="007E65F1">
              <w:t xml:space="preserve"> der Versicherten </w:t>
            </w:r>
            <w:r w:rsidR="007E65F1" w:rsidRPr="00FA50D9">
              <w:rPr>
                <w:b/>
                <w:bCs/>
              </w:rPr>
              <w:t>und</w:t>
            </w:r>
            <w:r w:rsidR="007E65F1">
              <w:t xml:space="preserve"> </w:t>
            </w:r>
            <w:r w:rsidR="007E65F1" w:rsidRPr="00FA50D9">
              <w:rPr>
                <w:b/>
                <w:bCs/>
              </w:rPr>
              <w:t>andere Meldepflichtige</w:t>
            </w:r>
            <w:r w:rsidR="007E65F1">
              <w:t xml:space="preserve"> im Sinne des § 28a SGB IV und deren Mitarbeiter:</w:t>
            </w:r>
          </w:p>
          <w:p w14:paraId="215270B7" w14:textId="77777777" w:rsidR="007E65F1" w:rsidRDefault="007E65F1" w:rsidP="007E65F1">
            <w:pPr>
              <w:pStyle w:val="Listenabsatz"/>
              <w:numPr>
                <w:ilvl w:val="0"/>
                <w:numId w:val="16"/>
              </w:numPr>
            </w:pPr>
            <w:r>
              <w:t>Daten zum Unternehmen und zur Person (z.B. Name)</w:t>
            </w:r>
          </w:p>
          <w:p w14:paraId="72BAECBA" w14:textId="77777777" w:rsidR="007E65F1" w:rsidRDefault="007E65F1" w:rsidP="007E65F1">
            <w:pPr>
              <w:pStyle w:val="Listenabsatz"/>
              <w:numPr>
                <w:ilvl w:val="0"/>
                <w:numId w:val="16"/>
              </w:numPr>
            </w:pPr>
            <w:r>
              <w:t>Berufliche Kontaktdaten (z.B. Dienstanschrift, dienstliche E-Mail-Adresse, dienstliche Telefonnummer)</w:t>
            </w:r>
          </w:p>
          <w:p w14:paraId="08188A05" w14:textId="77777777" w:rsidR="007E65F1" w:rsidRDefault="007E65F1" w:rsidP="007E65F1">
            <w:pPr>
              <w:pStyle w:val="Listenabsatz"/>
              <w:numPr>
                <w:ilvl w:val="0"/>
                <w:numId w:val="16"/>
              </w:numPr>
            </w:pPr>
            <w:r>
              <w:t>Elektronische Kommunikations- und Nutzungsdaten (z.B. Logfiles, Protokolldaten, IP-Adressen)</w:t>
            </w:r>
          </w:p>
          <w:p w14:paraId="30738B67" w14:textId="77777777" w:rsidR="007E65F1" w:rsidRDefault="007E65F1" w:rsidP="007E65F1">
            <w:pPr>
              <w:pStyle w:val="Listenabsatz"/>
              <w:numPr>
                <w:ilvl w:val="0"/>
                <w:numId w:val="16"/>
              </w:numPr>
            </w:pPr>
            <w:r>
              <w:t>…</w:t>
            </w:r>
          </w:p>
          <w:p w14:paraId="5BB7C0FD" w14:textId="77777777" w:rsidR="007E65F1" w:rsidRDefault="007E65F1" w:rsidP="00FA50D9"/>
          <w:p w14:paraId="33738A32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43328603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</w:t>
            </w:r>
            <w:r w:rsidR="007E65F1" w:rsidRPr="00FA50D9">
              <w:rPr>
                <w:b/>
                <w:bCs/>
              </w:rPr>
              <w:t>Besondere Kategorien</w:t>
            </w:r>
            <w:r w:rsidR="007E65F1">
              <w:t xml:space="preserve"> personenbezogener Daten</w:t>
            </w:r>
          </w:p>
          <w:p w14:paraId="7289634C" w14:textId="77777777" w:rsidR="007E65F1" w:rsidRDefault="007E65F1" w:rsidP="00FA50D9">
            <w:r>
              <w:t>(Art. 9 DS-GVO)</w:t>
            </w:r>
          </w:p>
          <w:p w14:paraId="1BB35139" w14:textId="77777777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-148361998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Rassische und ethnische Herkunft</w:t>
            </w:r>
          </w:p>
          <w:p w14:paraId="493FBFDD" w14:textId="77777777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-18480146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Politische Meinung</w:t>
            </w:r>
          </w:p>
          <w:p w14:paraId="2DB0580E" w14:textId="77777777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19508047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Religi</w:t>
            </w:r>
            <w:r w:rsidR="007E65F1">
              <w:rPr>
                <w:rFonts w:cs="Arial"/>
              </w:rPr>
              <w:t>ö</w:t>
            </w:r>
            <w:r w:rsidR="007E65F1">
              <w:t xml:space="preserve">se oder weltanschauliche </w:t>
            </w:r>
            <w:r w:rsidR="007E65F1">
              <w:rPr>
                <w:rFonts w:cs="Arial"/>
              </w:rPr>
              <w:t>Ü</w:t>
            </w:r>
            <w:r w:rsidR="007E65F1">
              <w:t>berzeugungen</w:t>
            </w:r>
          </w:p>
          <w:p w14:paraId="612ED199" w14:textId="77777777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-6449694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Gewerkschaftszugeh</w:t>
            </w:r>
            <w:r w:rsidR="007E65F1">
              <w:rPr>
                <w:rFonts w:cs="Arial"/>
              </w:rPr>
              <w:t>ö</w:t>
            </w:r>
            <w:r w:rsidR="007E65F1">
              <w:t>rigkeit</w:t>
            </w:r>
          </w:p>
          <w:p w14:paraId="5C2BC37B" w14:textId="77777777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-12537399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Genetische Daten</w:t>
            </w:r>
          </w:p>
          <w:p w14:paraId="15F72AEA" w14:textId="77777777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184227137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Biometrische Daten</w:t>
            </w:r>
          </w:p>
          <w:p w14:paraId="463615B2" w14:textId="77777777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2063002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Gesundheitsdaten</w:t>
            </w:r>
          </w:p>
          <w:p w14:paraId="23EB1A78" w14:textId="6C036FFB" w:rsidR="007E65F1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1033702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2D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Daten zum Sexualleben oder der sexuellen Orientierung</w:t>
            </w:r>
          </w:p>
          <w:p w14:paraId="0D63280B" w14:textId="77777777" w:rsidR="007E65F1" w:rsidRPr="00714D80" w:rsidRDefault="00C379D3" w:rsidP="00FA50D9">
            <w:pPr>
              <w:ind w:left="320"/>
            </w:pPr>
            <w:sdt>
              <w:sdtPr>
                <w:rPr>
                  <w:rFonts w:ascii="Segoe UI Symbol" w:hAnsi="Segoe UI Symbol"/>
                </w:rPr>
                <w:id w:val="14973883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Art der besonderen Datenkategorien noch nicht bekannt</w:t>
            </w:r>
          </w:p>
        </w:tc>
      </w:tr>
    </w:tbl>
    <w:p w14:paraId="1E1645D7" w14:textId="77777777" w:rsidR="007E65F1" w:rsidRDefault="007E65F1" w:rsidP="00022DB3">
      <w:pPr>
        <w:pStyle w:val="berschrift1KUB"/>
        <w:spacing w:before="360"/>
      </w:pPr>
      <w:bookmarkStart w:id="7" w:name="_Toc158730276"/>
      <w:r>
        <w:lastRenderedPageBreak/>
        <w:t>Vorfall</w:t>
      </w:r>
      <w:bookmarkEnd w:id="7"/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7E65F1" w14:paraId="343EC9B6" w14:textId="77777777" w:rsidTr="000607DB">
        <w:tc>
          <w:tcPr>
            <w:tcW w:w="9067" w:type="dxa"/>
            <w:gridSpan w:val="2"/>
          </w:tcPr>
          <w:p w14:paraId="578213CF" w14:textId="77777777" w:rsidR="007E65F1" w:rsidRDefault="007E65F1" w:rsidP="00FA50D9">
            <w:pPr>
              <w:rPr>
                <w:b/>
              </w:rPr>
            </w:pPr>
            <w:r>
              <w:rPr>
                <w:b/>
              </w:rPr>
              <w:t>Grunddaten zum Vorfall</w:t>
            </w:r>
          </w:p>
        </w:tc>
      </w:tr>
      <w:tr w:rsidR="007E65F1" w14:paraId="39F843BB" w14:textId="77777777" w:rsidTr="000607DB">
        <w:tc>
          <w:tcPr>
            <w:tcW w:w="2547" w:type="dxa"/>
          </w:tcPr>
          <w:p w14:paraId="67CD18F7" w14:textId="77777777" w:rsidR="007E65F1" w:rsidRPr="00714D80" w:rsidRDefault="007E65F1" w:rsidP="00FA50D9">
            <w:r>
              <w:t>Wann wurde von diesem Vorfall erstmalig Kenntnis erlangt?</w:t>
            </w:r>
          </w:p>
        </w:tc>
        <w:tc>
          <w:tcPr>
            <w:tcW w:w="6520" w:type="dxa"/>
          </w:tcPr>
          <w:p w14:paraId="4243B15E" w14:textId="77777777" w:rsidR="007E65F1" w:rsidRPr="00714D80" w:rsidRDefault="007E65F1" w:rsidP="00FA50D9"/>
        </w:tc>
      </w:tr>
      <w:tr w:rsidR="007E65F1" w14:paraId="310746CB" w14:textId="77777777" w:rsidTr="000607DB">
        <w:tc>
          <w:tcPr>
            <w:tcW w:w="2547" w:type="dxa"/>
          </w:tcPr>
          <w:p w14:paraId="044B3BF2" w14:textId="77777777" w:rsidR="007E65F1" w:rsidRPr="00714D80" w:rsidRDefault="007E65F1" w:rsidP="00FA50D9">
            <w:r>
              <w:t>Welcher Mitarbeiter hat zuerst von diesem Vorfall Kenntnis erlangt?</w:t>
            </w:r>
          </w:p>
        </w:tc>
        <w:tc>
          <w:tcPr>
            <w:tcW w:w="6520" w:type="dxa"/>
          </w:tcPr>
          <w:p w14:paraId="554772AD" w14:textId="77777777" w:rsidR="007E65F1" w:rsidRPr="00714D80" w:rsidRDefault="007E65F1" w:rsidP="00FA50D9"/>
        </w:tc>
      </w:tr>
      <w:tr w:rsidR="007E65F1" w14:paraId="175B1ADB" w14:textId="77777777" w:rsidTr="000607DB">
        <w:tc>
          <w:tcPr>
            <w:tcW w:w="2547" w:type="dxa"/>
          </w:tcPr>
          <w:p w14:paraId="7F339B74" w14:textId="77777777" w:rsidR="007E65F1" w:rsidRPr="00714D80" w:rsidRDefault="007E65F1" w:rsidP="00FA50D9">
            <w:r>
              <w:t>Wer hat auf den Vorfall aufmerksam gemacht?</w:t>
            </w:r>
          </w:p>
        </w:tc>
        <w:tc>
          <w:tcPr>
            <w:tcW w:w="6520" w:type="dxa"/>
          </w:tcPr>
          <w:p w14:paraId="79DFBCCE" w14:textId="77777777" w:rsidR="007E65F1" w:rsidRPr="00714D80" w:rsidRDefault="007E65F1" w:rsidP="00FA50D9"/>
        </w:tc>
      </w:tr>
    </w:tbl>
    <w:p w14:paraId="1D220C51" w14:textId="77777777" w:rsidR="007E65F1" w:rsidRDefault="007E65F1" w:rsidP="007E65F1"/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7E65F1" w14:paraId="1BB5A0E4" w14:textId="77777777" w:rsidTr="000607DB">
        <w:tc>
          <w:tcPr>
            <w:tcW w:w="9067" w:type="dxa"/>
            <w:gridSpan w:val="2"/>
          </w:tcPr>
          <w:p w14:paraId="3E3F4137" w14:textId="77777777" w:rsidR="007E65F1" w:rsidRPr="006D0237" w:rsidRDefault="007E65F1" w:rsidP="00FA50D9">
            <w:pPr>
              <w:rPr>
                <w:b/>
              </w:rPr>
            </w:pPr>
            <w:r w:rsidRPr="006D0237">
              <w:rPr>
                <w:b/>
              </w:rPr>
              <w:t>Detaildaten zum Vorfall</w:t>
            </w:r>
          </w:p>
        </w:tc>
      </w:tr>
      <w:tr w:rsidR="007E65F1" w14:paraId="49C87DC4" w14:textId="77777777" w:rsidTr="000607DB">
        <w:tc>
          <w:tcPr>
            <w:tcW w:w="2547" w:type="dxa"/>
          </w:tcPr>
          <w:p w14:paraId="21EA105D" w14:textId="77777777" w:rsidR="007E65F1" w:rsidRDefault="007E65F1" w:rsidP="00FA50D9">
            <w:r>
              <w:t>Beschreiben Sie verständlich den Vorfall (was, wann, wo, wie, warum)</w:t>
            </w:r>
          </w:p>
        </w:tc>
        <w:tc>
          <w:tcPr>
            <w:tcW w:w="6520" w:type="dxa"/>
          </w:tcPr>
          <w:p w14:paraId="2B8288D8" w14:textId="77777777" w:rsidR="007E65F1" w:rsidRPr="00714D80" w:rsidRDefault="007E65F1" w:rsidP="00FA50D9"/>
        </w:tc>
      </w:tr>
      <w:tr w:rsidR="007E65F1" w14:paraId="6906A7AA" w14:textId="77777777" w:rsidTr="000607DB">
        <w:tc>
          <w:tcPr>
            <w:tcW w:w="2547" w:type="dxa"/>
          </w:tcPr>
          <w:p w14:paraId="2B8DA3FE" w14:textId="77777777" w:rsidR="007E65F1" w:rsidRDefault="007E65F1" w:rsidP="00FA50D9">
            <w:r>
              <w:t>Dauert der Vorfall noch an?</w:t>
            </w:r>
          </w:p>
        </w:tc>
        <w:tc>
          <w:tcPr>
            <w:tcW w:w="6520" w:type="dxa"/>
          </w:tcPr>
          <w:p w14:paraId="73D90E4D" w14:textId="77777777" w:rsidR="007E65F1" w:rsidRPr="00714D80" w:rsidRDefault="007E65F1" w:rsidP="00FA50D9"/>
        </w:tc>
      </w:tr>
      <w:tr w:rsidR="007E65F1" w14:paraId="699E42A5" w14:textId="77777777" w:rsidTr="000607DB">
        <w:tc>
          <w:tcPr>
            <w:tcW w:w="2547" w:type="dxa"/>
          </w:tcPr>
          <w:p w14:paraId="3F5B232A" w14:textId="283A43D2" w:rsidR="007E65F1" w:rsidRDefault="007E65F1" w:rsidP="00FA50D9">
            <w:r>
              <w:t xml:space="preserve">Ist eine Wiederholung des Vorfalls zu befürchten? Wenn </w:t>
            </w:r>
            <w:r w:rsidR="004F052E">
              <w:t>nein</w:t>
            </w:r>
            <w:r>
              <w:t>, warum</w:t>
            </w:r>
            <w:r w:rsidR="004F052E">
              <w:t xml:space="preserve"> nicht</w:t>
            </w:r>
            <w:r>
              <w:t>?</w:t>
            </w:r>
          </w:p>
        </w:tc>
        <w:tc>
          <w:tcPr>
            <w:tcW w:w="6520" w:type="dxa"/>
          </w:tcPr>
          <w:p w14:paraId="2660C625" w14:textId="77777777" w:rsidR="007E65F1" w:rsidRPr="00714D80" w:rsidRDefault="007E65F1" w:rsidP="00FA50D9"/>
        </w:tc>
      </w:tr>
      <w:tr w:rsidR="007E65F1" w14:paraId="23BEC344" w14:textId="77777777" w:rsidTr="000607DB">
        <w:tc>
          <w:tcPr>
            <w:tcW w:w="2547" w:type="dxa"/>
          </w:tcPr>
          <w:p w14:paraId="776F9F89" w14:textId="77777777" w:rsidR="007E65F1" w:rsidRDefault="007E65F1" w:rsidP="00FA50D9">
            <w:r w:rsidRPr="001604B4">
              <w:t xml:space="preserve">Art der Schutzverletzung </w:t>
            </w:r>
          </w:p>
        </w:tc>
        <w:tc>
          <w:tcPr>
            <w:tcW w:w="6520" w:type="dxa"/>
          </w:tcPr>
          <w:p w14:paraId="2A5E6411" w14:textId="5DFC99DB" w:rsidR="00D951F7" w:rsidRDefault="00C379D3" w:rsidP="00FA50D9">
            <w:sdt>
              <w:sdtPr>
                <w:rPr>
                  <w:rFonts w:ascii="Segoe UI Symbol" w:hAnsi="Segoe UI Symbol"/>
                </w:rPr>
                <w:id w:val="-93043599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2E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</w:t>
            </w:r>
            <w:r w:rsidR="000607DB" w:rsidRPr="000607DB">
              <w:rPr>
                <w:b/>
                <w:u w:val="single"/>
              </w:rPr>
              <w:t>vorläufige Meldung:</w:t>
            </w:r>
            <w:r w:rsidR="000607DB">
              <w:rPr>
                <w:b/>
              </w:rPr>
              <w:t xml:space="preserve"> </w:t>
            </w:r>
            <w:sdt>
              <w:sdtPr>
                <w:rPr>
                  <w:b/>
                  <w:bCs/>
                  <w:sz w:val="18"/>
                  <w:szCs w:val="22"/>
                </w:rPr>
                <w:alias w:val="Art der Schutzverletzung n.n.b."/>
                <w:tag w:val="Art der Schutzverletzung n.n.b."/>
                <w:id w:val="755940852"/>
                <w:placeholder>
                  <w:docPart w:val="09FC0A77C99647CE8A1163BE45849D33"/>
                </w:placeholder>
                <w:showingPlcHdr/>
                <w:comboBox>
                  <w:listItem w:displayText="Nein" w:value="Nein"/>
                  <w:listItem w:displayText="Angaben noch nicht möglich, Klärung läuft." w:value="Angaben noch nicht möglich, Klärung läuft."/>
                  <w:listItem w:displayText="Angaben unvollständig, Klärung läuft." w:value="Angaben unvollständig, Klärung läuft."/>
                  <w:listItem w:value="Wählen Sie ein Element aus."/>
                </w:comboBox>
              </w:sdtPr>
              <w:sdtEndPr/>
              <w:sdtContent>
                <w:r w:rsidR="003F2E59" w:rsidRPr="0009655E">
                  <w:rPr>
                    <w:rStyle w:val="Platzhaltertext"/>
                  </w:rPr>
                  <w:t>Wählen Sie ein Element aus.</w:t>
                </w:r>
              </w:sdtContent>
            </w:sdt>
          </w:p>
          <w:p w14:paraId="6F0946F6" w14:textId="12D6DD42" w:rsidR="003F2E59" w:rsidRDefault="00C379D3" w:rsidP="00FA50D9">
            <w:sdt>
              <w:sdtPr>
                <w:rPr>
                  <w:rFonts w:ascii="Segoe UI Symbol" w:hAnsi="Segoe UI Symbol"/>
                </w:rPr>
                <w:id w:val="53037767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2E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1F7">
              <w:t xml:space="preserve"> </w:t>
            </w:r>
            <w:r w:rsidR="003F2E59">
              <w:t>Noch nicht bekannt</w:t>
            </w:r>
          </w:p>
          <w:p w14:paraId="104844AE" w14:textId="30BAB1A8" w:rsidR="007E65F1" w:rsidRDefault="00C379D3" w:rsidP="00FA50D9">
            <w:sdt>
              <w:sdtPr>
                <w:rPr>
                  <w:rFonts w:ascii="Segoe UI Symbol" w:hAnsi="Segoe UI Symbol"/>
                </w:rPr>
                <w:id w:val="-7676249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2E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F2E59">
              <w:t xml:space="preserve"> </w:t>
            </w:r>
            <w:r w:rsidR="007E65F1">
              <w:t>Ger</w:t>
            </w:r>
            <w:r w:rsidR="007E65F1">
              <w:rPr>
                <w:rFonts w:cs="Arial"/>
              </w:rPr>
              <w:t>ä</w:t>
            </w:r>
            <w:r w:rsidR="007E65F1">
              <w:t>t verloren</w:t>
            </w:r>
          </w:p>
          <w:p w14:paraId="3F7F8F11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18472093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Unterlagen verloren oder an einem unsicheren Platz gelagert</w:t>
            </w:r>
          </w:p>
          <w:p w14:paraId="1BA0606F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18499801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Unterlagen vernichtet</w:t>
            </w:r>
          </w:p>
          <w:p w14:paraId="72A05352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5356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Unverschlüsselter E-Mail-Versand </w:t>
            </w:r>
            <w:r w:rsidR="007E65F1">
              <w:br/>
              <w:t xml:space="preserve">     (bes. Kategorien personenbezogener Daten (Art. 9 DSGVO)</w:t>
            </w:r>
          </w:p>
          <w:p w14:paraId="0BA95832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1848891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Unverschl</w:t>
            </w:r>
            <w:r w:rsidR="007E65F1">
              <w:rPr>
                <w:rFonts w:cs="Arial"/>
              </w:rPr>
              <w:t>ü</w:t>
            </w:r>
            <w:r w:rsidR="007E65F1">
              <w:t>sselter E-Mail-Versand (Steuer- oder Sozialdaten)</w:t>
            </w:r>
          </w:p>
          <w:p w14:paraId="7AA91CC0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79829002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Postsendung ging verloren oder wurde versehentlich ge</w:t>
            </w:r>
            <w:r w:rsidR="007E65F1">
              <w:rPr>
                <w:rFonts w:cs="Arial"/>
              </w:rPr>
              <w:t>ö</w:t>
            </w:r>
            <w:r w:rsidR="007E65F1">
              <w:t>ffnet</w:t>
            </w:r>
          </w:p>
          <w:p w14:paraId="44C0E07E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16307987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Hackerangriff, Schadsoftware, Phishing</w:t>
            </w:r>
          </w:p>
          <w:p w14:paraId="36712D99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8645244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Nicht datenschutzgerechte Entsorgung von Materialien (z. B. Akten, Bild- oder Tonträger)</w:t>
            </w:r>
          </w:p>
          <w:p w14:paraId="2EEF08AC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0558456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Nicht datenschutzgerechte Ger</w:t>
            </w:r>
            <w:r w:rsidR="007E65F1">
              <w:rPr>
                <w:rFonts w:cs="Arial"/>
              </w:rPr>
              <w:t>ä</w:t>
            </w:r>
            <w:r w:rsidR="007E65F1">
              <w:t xml:space="preserve">teentsorgung </w:t>
            </w:r>
            <w:r w:rsidR="007E65F1">
              <w:br/>
              <w:t xml:space="preserve">     (z.B. Festplatten)</w:t>
            </w:r>
          </w:p>
          <w:p w14:paraId="232C69E8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363897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Missbrauch von Zugriffsrechten </w:t>
            </w:r>
            <w:r w:rsidR="007E65F1">
              <w:br/>
              <w:t xml:space="preserve">    (Nichtberechtigter Abruf durch eigene Mitarbeiter)</w:t>
            </w:r>
          </w:p>
          <w:p w14:paraId="79E79E54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115833877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Unbeabsichtigte Ver</w:t>
            </w:r>
            <w:r w:rsidR="007E65F1">
              <w:rPr>
                <w:rFonts w:cs="Arial"/>
              </w:rPr>
              <w:t>ö</w:t>
            </w:r>
            <w:r w:rsidR="007E65F1">
              <w:t>ffentlichung</w:t>
            </w:r>
          </w:p>
          <w:p w14:paraId="45B1ED6F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19894351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Personenbezogene Daten an falschen Empf</w:t>
            </w:r>
            <w:r w:rsidR="007E65F1">
              <w:rPr>
                <w:rFonts w:cs="Arial"/>
              </w:rPr>
              <w:t>ä</w:t>
            </w:r>
            <w:r w:rsidR="007E65F1">
              <w:t xml:space="preserve">nger gesendet </w:t>
            </w:r>
          </w:p>
          <w:p w14:paraId="55EE8AF9" w14:textId="77777777" w:rsidR="007E65F1" w:rsidRDefault="007E65F1" w:rsidP="00FA50D9">
            <w:r>
              <w:t xml:space="preserve">     Zwingend erforderliche Angabe zur Vermeidung von Fragen:</w:t>
            </w:r>
          </w:p>
          <w:p w14:paraId="3B564F85" w14:textId="77777777" w:rsidR="007E65F1" w:rsidRDefault="007E65F1" w:rsidP="00FA50D9">
            <w:pPr>
              <w:ind w:left="323" w:hanging="323"/>
            </w:pPr>
            <w:r>
              <w:t xml:space="preserve">     Die Unterlagen wurden vom falschen Empfänger</w:t>
            </w:r>
          </w:p>
          <w:p w14:paraId="79356BB8" w14:textId="77777777" w:rsidR="007E65F1" w:rsidRDefault="007E65F1" w:rsidP="00FA50D9">
            <w:pPr>
              <w:ind w:left="323" w:hanging="323"/>
            </w:pPr>
            <w:r>
              <w:t xml:space="preserve">     </w:t>
            </w:r>
            <w:sdt>
              <w:sdtPr>
                <w:rPr>
                  <w:rFonts w:ascii="Segoe UI Symbol" w:hAnsi="Segoe UI Symbol"/>
                </w:rPr>
                <w:id w:val="37635822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zur</w:t>
            </w:r>
            <w:r>
              <w:rPr>
                <w:rFonts w:cs="Arial"/>
              </w:rPr>
              <w:t>ü</w:t>
            </w:r>
            <w:r>
              <w:t xml:space="preserve">ckgegeben bzw. </w:t>
            </w:r>
          </w:p>
          <w:p w14:paraId="117259D9" w14:textId="77777777" w:rsidR="007E65F1" w:rsidRDefault="007E65F1" w:rsidP="00FA50D9">
            <w:pPr>
              <w:ind w:left="323" w:hanging="323"/>
            </w:pPr>
            <w:r>
              <w:rPr>
                <w:rFonts w:ascii="MS Gothic" w:eastAsia="MS Gothic" w:hAnsi="MS Gothic" w:hint="eastAsia"/>
              </w:rPr>
              <w:t xml:space="preserve"> </w:t>
            </w:r>
            <w:r>
              <w:rPr>
                <w:rFonts w:ascii="MS Gothic" w:eastAsia="MS Gothic" w:hAnsi="MS Gothic"/>
              </w:rPr>
              <w:t xml:space="preserve">  </w:t>
            </w:r>
            <w:sdt>
              <w:sdtPr>
                <w:rPr>
                  <w:rFonts w:ascii="Segoe UI Symbol" w:hAnsi="Segoe UI Symbol"/>
                </w:rPr>
                <w:id w:val="20295236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vernichtet</w:t>
            </w:r>
          </w:p>
          <w:p w14:paraId="6AED91CD" w14:textId="77777777" w:rsidR="007E65F1" w:rsidRDefault="007E65F1" w:rsidP="00FA50D9">
            <w:r>
              <w:t xml:space="preserve">     Welche waren das? (bitte Unterlagen beif</w:t>
            </w:r>
            <w:r>
              <w:rPr>
                <w:rFonts w:cs="Arial"/>
              </w:rPr>
              <w:t>ü</w:t>
            </w:r>
            <w:r>
              <w:t>gen/benennen)</w:t>
            </w:r>
          </w:p>
          <w:p w14:paraId="36FF599D" w14:textId="77777777" w:rsidR="007E65F1" w:rsidRDefault="00C379D3" w:rsidP="00FA50D9">
            <w:sdt>
              <w:sdtPr>
                <w:rPr>
                  <w:rFonts w:ascii="Segoe UI Symbol" w:hAnsi="Segoe UI Symbol"/>
                </w:rPr>
                <w:id w:val="-194106035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t xml:space="preserve"> Sonstiges:</w:t>
            </w:r>
          </w:p>
          <w:p w14:paraId="21E00F33" w14:textId="77777777" w:rsidR="007E65F1" w:rsidRDefault="007E65F1" w:rsidP="00E30CCF">
            <w:r>
              <w:t xml:space="preserve">     ________________________________________________</w:t>
            </w:r>
          </w:p>
          <w:p w14:paraId="753C420C" w14:textId="32DAC26A" w:rsidR="00022DB3" w:rsidRPr="00714D80" w:rsidRDefault="00022DB3" w:rsidP="00E30CCF"/>
        </w:tc>
      </w:tr>
    </w:tbl>
    <w:p w14:paraId="48F75142" w14:textId="77777777" w:rsidR="00564406" w:rsidRDefault="00564406">
      <w:r>
        <w:br w:type="page"/>
      </w: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7E65F1" w14:paraId="198BE98E" w14:textId="77777777" w:rsidTr="000607DB">
        <w:tc>
          <w:tcPr>
            <w:tcW w:w="2547" w:type="dxa"/>
          </w:tcPr>
          <w:p w14:paraId="6855D9BF" w14:textId="7F144DBD" w:rsidR="007E65F1" w:rsidRDefault="007E65F1" w:rsidP="00FA50D9">
            <w:r>
              <w:lastRenderedPageBreak/>
              <w:t>Was sind die Folgen der Schutzverletzung?</w:t>
            </w:r>
          </w:p>
        </w:tc>
        <w:tc>
          <w:tcPr>
            <w:tcW w:w="6520" w:type="dxa"/>
          </w:tcPr>
          <w:p w14:paraId="408F709E" w14:textId="77777777" w:rsidR="007E65F1" w:rsidRDefault="007E65F1" w:rsidP="00FA50D9">
            <w:pPr>
              <w:tabs>
                <w:tab w:val="left" w:pos="4820"/>
              </w:tabs>
              <w:rPr>
                <w:b/>
              </w:rPr>
            </w:pPr>
            <w:r w:rsidRPr="00EC17A5">
              <w:rPr>
                <w:b/>
              </w:rPr>
              <w:t>Verletzung der Vertraulichkeit</w:t>
            </w:r>
          </w:p>
          <w:p w14:paraId="4FA02A7D" w14:textId="77777777" w:rsidR="00D951F7" w:rsidRPr="00EC17A5" w:rsidRDefault="00D951F7" w:rsidP="00FA50D9">
            <w:pPr>
              <w:tabs>
                <w:tab w:val="left" w:pos="4820"/>
              </w:tabs>
              <w:rPr>
                <w:b/>
              </w:rPr>
            </w:pPr>
          </w:p>
          <w:p w14:paraId="0C1EA7D7" w14:textId="2FA525D4" w:rsidR="00D951F7" w:rsidRDefault="00C379D3" w:rsidP="00FA50D9">
            <w:pPr>
              <w:tabs>
                <w:tab w:val="left" w:pos="2835"/>
              </w:tabs>
              <w:rPr>
                <w:b/>
              </w:rPr>
            </w:pPr>
            <w:sdt>
              <w:sdtPr>
                <w:id w:val="-15285670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1F7">
              <w:rPr>
                <w:b/>
              </w:rPr>
              <w:t xml:space="preserve"> </w:t>
            </w:r>
            <w:r w:rsidR="000607DB" w:rsidRPr="000607DB">
              <w:rPr>
                <w:b/>
                <w:u w:val="single"/>
              </w:rPr>
              <w:t>vorläufige Meldung:</w:t>
            </w:r>
            <w:r w:rsidR="000607DB">
              <w:rPr>
                <w:b/>
              </w:rPr>
              <w:t xml:space="preserve"> </w:t>
            </w:r>
            <w:sdt>
              <w:sdtPr>
                <w:rPr>
                  <w:b/>
                  <w:bCs/>
                  <w:sz w:val="18"/>
                  <w:szCs w:val="22"/>
                </w:rPr>
                <w:alias w:val="Folgen V. d. Vertraulichkeit n.n.b."/>
                <w:tag w:val="Folgen V. d. Vertraulichkeit n.n.b."/>
                <w:id w:val="386306038"/>
                <w:placeholder>
                  <w:docPart w:val="AF4E0B77E30E4737AB6ED5BAD8CFB3F8"/>
                </w:placeholder>
                <w:showingPlcHdr/>
                <w:comboBox>
                  <w:listItem w:displayText="Nein" w:value="Nein"/>
                  <w:listItem w:displayText="Angaben noch nicht möglich, Klärung läuft." w:value="Angaben noch nicht möglich, Klärung läuft."/>
                  <w:listItem w:displayText="Angaben unvollständig, Klärung läuft." w:value="Angaben unvollständig, Klärung läuft."/>
                  <w:listItem w:value="Wählen Sie ein Element aus."/>
                </w:comboBox>
              </w:sdtPr>
              <w:sdtEndPr/>
              <w:sdtContent>
                <w:r w:rsidR="000607DB" w:rsidRPr="0009655E">
                  <w:rPr>
                    <w:rStyle w:val="Platzhaltertext"/>
                  </w:rPr>
                  <w:t>Wählen Sie ein Element aus.</w:t>
                </w:r>
              </w:sdtContent>
            </w:sdt>
          </w:p>
          <w:p w14:paraId="2FA99B88" w14:textId="3B5DC11B" w:rsidR="003F2E59" w:rsidRDefault="00C379D3" w:rsidP="00FA50D9">
            <w:pPr>
              <w:tabs>
                <w:tab w:val="left" w:pos="2835"/>
              </w:tabs>
            </w:pPr>
            <w:sdt>
              <w:sdtPr>
                <w:id w:val="31847268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2E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F2E59">
              <w:t xml:space="preserve"> Noch nicht bekannt</w:t>
            </w:r>
          </w:p>
          <w:p w14:paraId="59E03D61" w14:textId="63826966" w:rsidR="007E65F1" w:rsidRDefault="00C379D3" w:rsidP="00FA50D9">
            <w:pPr>
              <w:tabs>
                <w:tab w:val="left" w:pos="2835"/>
              </w:tabs>
            </w:pPr>
            <w:sdt>
              <w:sdtPr>
                <w:id w:val="-69476786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2E5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1F7">
              <w:t xml:space="preserve"> </w:t>
            </w:r>
            <w:r w:rsidR="007E65F1">
              <w:t>Weitergabe der Daten an unberechtigte Dritte</w:t>
            </w:r>
            <w:r w:rsidR="007E65F1">
              <w:br/>
            </w:r>
            <w:sdt>
              <w:sdtPr>
                <w:id w:val="-8023830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Verknüpfung der Daten mit anderen Daten</w:t>
            </w:r>
            <w:r w:rsidR="007E65F1">
              <w:tab/>
            </w:r>
            <w:r w:rsidR="007E65F1">
              <w:br/>
            </w:r>
            <w:sdt>
              <w:sdtPr>
                <w:id w:val="17704995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Nutzung für unzulässige Zwecke</w:t>
            </w:r>
            <w:r w:rsidR="007E65F1">
              <w:br/>
            </w:r>
            <w:sdt>
              <w:sdtPr>
                <w:id w:val="-7027835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Unbefugte Einsichtnahme</w:t>
            </w:r>
            <w:r w:rsidR="007E65F1">
              <w:br/>
            </w:r>
            <w:sdt>
              <w:sdtPr>
                <w:id w:val="-197574796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Andere Verletzung der Vertraulichkeit:</w:t>
            </w:r>
          </w:p>
          <w:p w14:paraId="0A9FA63B" w14:textId="77777777" w:rsidR="007E65F1" w:rsidRDefault="007E65F1" w:rsidP="00FA50D9">
            <w:pPr>
              <w:tabs>
                <w:tab w:val="left" w:pos="2835"/>
              </w:tabs>
            </w:pPr>
            <w:r>
              <w:t xml:space="preserve">    ________________________________________________</w:t>
            </w:r>
          </w:p>
          <w:p w14:paraId="6DDDC95D" w14:textId="77777777" w:rsidR="00022DB3" w:rsidRDefault="00022DB3" w:rsidP="00FA50D9">
            <w:pPr>
              <w:tabs>
                <w:tab w:val="left" w:pos="2835"/>
              </w:tabs>
            </w:pPr>
          </w:p>
          <w:p w14:paraId="346EA86B" w14:textId="3058D988" w:rsidR="007E65F1" w:rsidRDefault="007E65F1" w:rsidP="00FA50D9">
            <w:pPr>
              <w:tabs>
                <w:tab w:val="left" w:pos="4820"/>
              </w:tabs>
            </w:pPr>
            <w:r w:rsidRPr="00EC17A5">
              <w:rPr>
                <w:b/>
              </w:rPr>
              <w:t xml:space="preserve">Verletzung der </w:t>
            </w:r>
            <w:r>
              <w:rPr>
                <w:b/>
              </w:rPr>
              <w:t xml:space="preserve">Integrität </w:t>
            </w:r>
            <w:r>
              <w:rPr>
                <w:b/>
              </w:rPr>
              <w:br/>
            </w:r>
            <w:r w:rsidRPr="00D951F7">
              <w:t>(</w:t>
            </w:r>
            <w:r w:rsidRPr="00D951F7">
              <w:rPr>
                <w:i/>
              </w:rPr>
              <w:t>Korrektheit, Echtheit, Unverfälschbarkeit</w:t>
            </w:r>
            <w:r w:rsidRPr="00D951F7">
              <w:t>)</w:t>
            </w:r>
          </w:p>
          <w:p w14:paraId="7DE1A398" w14:textId="77777777" w:rsidR="00D951F7" w:rsidRPr="00EC17A5" w:rsidRDefault="00D951F7" w:rsidP="00FA50D9">
            <w:pPr>
              <w:tabs>
                <w:tab w:val="left" w:pos="4820"/>
              </w:tabs>
              <w:rPr>
                <w:b/>
              </w:rPr>
            </w:pPr>
          </w:p>
          <w:p w14:paraId="071AD4DC" w14:textId="51706590" w:rsidR="00D951F7" w:rsidRDefault="00C379D3" w:rsidP="00FA50D9">
            <w:pPr>
              <w:tabs>
                <w:tab w:val="left" w:pos="2835"/>
              </w:tabs>
              <w:rPr>
                <w:b/>
              </w:rPr>
            </w:pPr>
            <w:sdt>
              <w:sdtPr>
                <w:id w:val="-11944549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1F7">
              <w:rPr>
                <w:b/>
              </w:rPr>
              <w:t xml:space="preserve"> </w:t>
            </w:r>
            <w:r w:rsidR="000607DB" w:rsidRPr="000607DB">
              <w:rPr>
                <w:b/>
                <w:u w:val="single"/>
              </w:rPr>
              <w:t>vorläufige Meldung:</w:t>
            </w:r>
            <w:r w:rsidR="000607DB">
              <w:rPr>
                <w:b/>
              </w:rPr>
              <w:t xml:space="preserve"> </w:t>
            </w:r>
            <w:sdt>
              <w:sdtPr>
                <w:rPr>
                  <w:b/>
                  <w:bCs/>
                  <w:sz w:val="18"/>
                  <w:szCs w:val="22"/>
                </w:rPr>
                <w:alias w:val="Folgen V. d. Integrität n.n.b."/>
                <w:tag w:val="Folgen V. d. Integrität n.n.b."/>
                <w:id w:val="1797104168"/>
                <w:placeholder>
                  <w:docPart w:val="AD9AF86BCA7E45CF820A7298AAB83421"/>
                </w:placeholder>
                <w:showingPlcHdr/>
                <w:comboBox>
                  <w:listItem w:displayText="Nein" w:value="Nein"/>
                  <w:listItem w:displayText="Angaben noch nicht möglich, Klärung läuft." w:value="Angaben noch nicht möglich, Klärung läuft."/>
                  <w:listItem w:displayText="Angaben unvollständig, Klärung läuft." w:value="Angaben unvollständig, Klärung läuft."/>
                  <w:listItem w:value="Wählen Sie ein Element aus."/>
                </w:comboBox>
              </w:sdtPr>
              <w:sdtEndPr/>
              <w:sdtContent>
                <w:r w:rsidR="000607DB" w:rsidRPr="0009655E">
                  <w:rPr>
                    <w:rStyle w:val="Platzhaltertext"/>
                  </w:rPr>
                  <w:t>Wählen Sie ein Element aus.</w:t>
                </w:r>
              </w:sdtContent>
            </w:sdt>
            <w:r w:rsidR="007E65F1">
              <w:rPr>
                <w:b/>
              </w:rPr>
              <w:t xml:space="preserve"> </w:t>
            </w:r>
          </w:p>
          <w:p w14:paraId="7F57BCC6" w14:textId="77777777" w:rsidR="00295E30" w:rsidRDefault="00C379D3" w:rsidP="00295E30">
            <w:pPr>
              <w:tabs>
                <w:tab w:val="left" w:pos="2835"/>
              </w:tabs>
            </w:pPr>
            <w:sdt>
              <w:sdtPr>
                <w:id w:val="15626719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E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95E30">
              <w:t xml:space="preserve"> Noch nicht bekannt</w:t>
            </w:r>
          </w:p>
          <w:p w14:paraId="143FEEC2" w14:textId="21383E14" w:rsidR="007E65F1" w:rsidRDefault="00C379D3" w:rsidP="00FA50D9">
            <w:pPr>
              <w:tabs>
                <w:tab w:val="left" w:pos="2835"/>
              </w:tabs>
            </w:pPr>
            <w:sdt>
              <w:sdtPr>
                <w:id w:val="-11222231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1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1F7">
              <w:t xml:space="preserve"> </w:t>
            </w:r>
            <w:r w:rsidR="007E65F1">
              <w:t>Nicht mehr aktuelle Daten wurden genutzt</w:t>
            </w:r>
            <w:r w:rsidR="007E65F1">
              <w:br/>
            </w:r>
            <w:sdt>
              <w:sdtPr>
                <w:id w:val="211261365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Daten wurden verfälscht</w:t>
            </w:r>
            <w:r w:rsidR="007E65F1">
              <w:br/>
            </w:r>
            <w:sdt>
              <w:sdtPr>
                <w:id w:val="16725239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Herkunft der Daten nicht bekannt / feststellbar</w:t>
            </w:r>
            <w:r w:rsidR="007E65F1">
              <w:br/>
            </w:r>
            <w:sdt>
              <w:sdtPr>
                <w:id w:val="-19516956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 xml:space="preserve">Andere Verletzung der Integrität: </w:t>
            </w:r>
          </w:p>
          <w:p w14:paraId="5AF089DE" w14:textId="7AA56807" w:rsidR="007E65F1" w:rsidRDefault="007E65F1" w:rsidP="00FA50D9">
            <w:pPr>
              <w:tabs>
                <w:tab w:val="left" w:pos="2835"/>
              </w:tabs>
            </w:pPr>
            <w:r>
              <w:t xml:space="preserve">    ________________________________________________</w:t>
            </w:r>
          </w:p>
          <w:p w14:paraId="0137E1B3" w14:textId="77777777" w:rsidR="00D951F7" w:rsidRDefault="00D951F7" w:rsidP="00FA50D9">
            <w:pPr>
              <w:tabs>
                <w:tab w:val="left" w:pos="2835"/>
              </w:tabs>
            </w:pPr>
          </w:p>
          <w:p w14:paraId="58E5EC2E" w14:textId="7415BE71" w:rsidR="007E65F1" w:rsidRDefault="007E65F1" w:rsidP="00FA50D9">
            <w:pPr>
              <w:tabs>
                <w:tab w:val="left" w:pos="2835"/>
              </w:tabs>
              <w:rPr>
                <w:b/>
              </w:rPr>
            </w:pPr>
            <w:r>
              <w:br/>
            </w:r>
            <w:r w:rsidRPr="00EC17A5">
              <w:rPr>
                <w:b/>
              </w:rPr>
              <w:t xml:space="preserve">Verletzung der </w:t>
            </w:r>
            <w:r>
              <w:rPr>
                <w:b/>
              </w:rPr>
              <w:t>Verfügbarkeit</w:t>
            </w:r>
          </w:p>
          <w:p w14:paraId="5DC29DEA" w14:textId="77777777" w:rsidR="00D951F7" w:rsidRPr="00EC17A5" w:rsidRDefault="00D951F7" w:rsidP="00FA50D9">
            <w:pPr>
              <w:tabs>
                <w:tab w:val="left" w:pos="2835"/>
              </w:tabs>
              <w:rPr>
                <w:b/>
              </w:rPr>
            </w:pPr>
          </w:p>
          <w:p w14:paraId="41A06544" w14:textId="2AB78983" w:rsidR="00D951F7" w:rsidRDefault="00C379D3" w:rsidP="00FA50D9">
            <w:pPr>
              <w:tabs>
                <w:tab w:val="left" w:pos="2835"/>
              </w:tabs>
              <w:rPr>
                <w:b/>
                <w:bCs/>
                <w:sz w:val="18"/>
                <w:szCs w:val="22"/>
              </w:rPr>
            </w:pPr>
            <w:sdt>
              <w:sdtPr>
                <w:id w:val="161116910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0607DB" w:rsidRPr="000607DB">
              <w:rPr>
                <w:b/>
                <w:u w:val="single"/>
              </w:rPr>
              <w:t>vorläufige Meldung:</w:t>
            </w:r>
            <w:r w:rsidR="000607DB">
              <w:rPr>
                <w:b/>
              </w:rPr>
              <w:t xml:space="preserve"> </w:t>
            </w:r>
            <w:sdt>
              <w:sdtPr>
                <w:rPr>
                  <w:b/>
                  <w:bCs/>
                  <w:sz w:val="18"/>
                  <w:szCs w:val="22"/>
                </w:rPr>
                <w:alias w:val="Folgen V. d. Verfügbarkeit n.n.b."/>
                <w:tag w:val="Folgen V. d. Verfügbarkeit n.n.b."/>
                <w:id w:val="-2121520495"/>
                <w:placeholder>
                  <w:docPart w:val="E3ECDCB40131473B87704818AA37B550"/>
                </w:placeholder>
                <w:showingPlcHdr/>
                <w:comboBox>
                  <w:listItem w:displayText="Nein" w:value="Nein"/>
                  <w:listItem w:displayText="Angaben noch nicht möglich, Klärung läuft." w:value="Angaben noch nicht möglich, Klärung läuft."/>
                  <w:listItem w:displayText="Angaben unvollständig, Klärung läuft." w:value="Angaben unvollständig, Klärung läuft."/>
                  <w:listItem w:value="Wählen Sie ein Element aus."/>
                </w:comboBox>
              </w:sdtPr>
              <w:sdtEndPr/>
              <w:sdtContent>
                <w:r w:rsidR="000607DB" w:rsidRPr="0009655E">
                  <w:rPr>
                    <w:rStyle w:val="Platzhaltertext"/>
                  </w:rPr>
                  <w:t>Wählen Sie ein Element aus.</w:t>
                </w:r>
              </w:sdtContent>
            </w:sdt>
          </w:p>
          <w:p w14:paraId="6EDD899C" w14:textId="77777777" w:rsidR="00295E30" w:rsidRDefault="00C379D3" w:rsidP="00295E30">
            <w:pPr>
              <w:tabs>
                <w:tab w:val="left" w:pos="2835"/>
              </w:tabs>
            </w:pPr>
            <w:sdt>
              <w:sdtPr>
                <w:id w:val="3706518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E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295E30">
              <w:t xml:space="preserve"> Noch nicht bekannt</w:t>
            </w:r>
          </w:p>
          <w:p w14:paraId="07A27515" w14:textId="3F9FC498" w:rsidR="007E65F1" w:rsidRDefault="00C379D3" w:rsidP="00FA50D9">
            <w:pPr>
              <w:tabs>
                <w:tab w:val="left" w:pos="2835"/>
              </w:tabs>
            </w:pPr>
            <w:sdt>
              <w:sdtPr>
                <w:id w:val="-9688968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1F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951F7">
              <w:t xml:space="preserve"> </w:t>
            </w:r>
            <w:r w:rsidR="007E65F1">
              <w:t>Wichtige Daten sind dauerhaft nicht mehr verfügbar</w:t>
            </w:r>
            <w:r w:rsidR="007E65F1">
              <w:br/>
            </w:r>
            <w:sdt>
              <w:sdtPr>
                <w:id w:val="9749501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Wichtige Daten waren zeitweise nicht ausreichend verfügbar</w:t>
            </w:r>
            <w:r w:rsidR="007E65F1">
              <w:br/>
            </w:r>
            <w:sdt>
              <w:sdtPr>
                <w:id w:val="18822049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5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E65F1">
              <w:rPr>
                <w:b/>
              </w:rPr>
              <w:t xml:space="preserve"> </w:t>
            </w:r>
            <w:r w:rsidR="007E65F1">
              <w:t>Andere Verletzung der Verfügbarkeit:</w:t>
            </w:r>
          </w:p>
          <w:p w14:paraId="0BD1B3F6" w14:textId="1567EA8A" w:rsidR="007E65F1" w:rsidRDefault="007E65F1" w:rsidP="00E30CCF">
            <w:pPr>
              <w:tabs>
                <w:tab w:val="left" w:pos="2835"/>
              </w:tabs>
            </w:pPr>
            <w:r>
              <w:t xml:space="preserve">    ________________________________________________</w:t>
            </w:r>
          </w:p>
          <w:p w14:paraId="06FFAC91" w14:textId="445E9A4F" w:rsidR="00D951F7" w:rsidRPr="00714D80" w:rsidRDefault="00D951F7" w:rsidP="00E30CCF">
            <w:pPr>
              <w:tabs>
                <w:tab w:val="left" w:pos="2835"/>
              </w:tabs>
            </w:pPr>
          </w:p>
        </w:tc>
      </w:tr>
      <w:tr w:rsidR="002810BA" w14:paraId="49E74CF2" w14:textId="77777777" w:rsidTr="000607DB">
        <w:tc>
          <w:tcPr>
            <w:tcW w:w="2547" w:type="dxa"/>
          </w:tcPr>
          <w:p w14:paraId="69B2D1B2" w14:textId="53C89F59" w:rsidR="002810BA" w:rsidRDefault="002810BA" w:rsidP="00FA50D9">
            <w:r>
              <w:t xml:space="preserve">Welche/s System/e sind vom Datenabfluss </w:t>
            </w:r>
            <w:r>
              <w:br/>
              <w:t>betroffen?</w:t>
            </w:r>
          </w:p>
        </w:tc>
        <w:tc>
          <w:tcPr>
            <w:tcW w:w="6520" w:type="dxa"/>
          </w:tcPr>
          <w:p w14:paraId="0C238663" w14:textId="77777777" w:rsidR="002810BA" w:rsidRDefault="002810BA" w:rsidP="00FA50D9">
            <w:pPr>
              <w:rPr>
                <w:rFonts w:ascii="Segoe UI Symbol" w:hAnsi="Segoe UI Symbol" w:cs="Segoe UI Symbol"/>
              </w:rPr>
            </w:pPr>
          </w:p>
        </w:tc>
      </w:tr>
      <w:tr w:rsidR="007E65F1" w14:paraId="5C99C4BD" w14:textId="77777777" w:rsidTr="000607DB">
        <w:tc>
          <w:tcPr>
            <w:tcW w:w="2547" w:type="dxa"/>
          </w:tcPr>
          <w:p w14:paraId="278BACE0" w14:textId="509C47C3" w:rsidR="007E65F1" w:rsidRPr="001604B4" w:rsidRDefault="007E65F1" w:rsidP="00FA50D9">
            <w:r>
              <w:t>Was ist die</w:t>
            </w:r>
            <w:r w:rsidR="002810BA">
              <w:t xml:space="preserve"> </w:t>
            </w:r>
            <w:r w:rsidR="002810BA">
              <w:br/>
            </w:r>
            <w:r>
              <w:t>(vermeintliche) Ursache für den</w:t>
            </w:r>
            <w:r w:rsidR="002810BA">
              <w:t xml:space="preserve"> </w:t>
            </w:r>
            <w:r>
              <w:t>Vorfall?</w:t>
            </w:r>
          </w:p>
        </w:tc>
        <w:tc>
          <w:tcPr>
            <w:tcW w:w="6520" w:type="dxa"/>
          </w:tcPr>
          <w:p w14:paraId="3473E15F" w14:textId="77777777" w:rsidR="007E65F1" w:rsidRDefault="007E65F1" w:rsidP="00FA50D9">
            <w:pPr>
              <w:rPr>
                <w:rFonts w:ascii="Segoe UI Symbol" w:hAnsi="Segoe UI Symbol" w:cs="Segoe UI Symbol"/>
              </w:rPr>
            </w:pPr>
          </w:p>
        </w:tc>
      </w:tr>
      <w:tr w:rsidR="007E65F1" w14:paraId="3A5994D2" w14:textId="77777777" w:rsidTr="000607DB">
        <w:tc>
          <w:tcPr>
            <w:tcW w:w="2547" w:type="dxa"/>
          </w:tcPr>
          <w:p w14:paraId="121D6E97" w14:textId="362A49F4" w:rsidR="007E65F1" w:rsidRDefault="007E65F1" w:rsidP="00FA50D9">
            <w:r>
              <w:t xml:space="preserve">Bitte schätzen Sie </w:t>
            </w:r>
            <w:r w:rsidR="002810BA">
              <w:t xml:space="preserve">ein </w:t>
            </w:r>
            <w:r>
              <w:t xml:space="preserve">(wenn möglich), </w:t>
            </w:r>
            <w:r w:rsidR="002810BA">
              <w:br/>
            </w:r>
            <w:r>
              <w:t xml:space="preserve">welche Folgen für die </w:t>
            </w:r>
            <w:r w:rsidR="002810BA">
              <w:br/>
            </w:r>
            <w:r>
              <w:t>betroffene(n) Person(en) eintreten könnten.</w:t>
            </w:r>
          </w:p>
        </w:tc>
        <w:tc>
          <w:tcPr>
            <w:tcW w:w="6520" w:type="dxa"/>
          </w:tcPr>
          <w:p w14:paraId="0E2847DD" w14:textId="77777777" w:rsidR="007E65F1" w:rsidRDefault="007E65F1" w:rsidP="00FA50D9">
            <w:pPr>
              <w:rPr>
                <w:rFonts w:ascii="Segoe UI Symbol" w:hAnsi="Segoe UI Symbol" w:cs="Segoe UI Symbol"/>
              </w:rPr>
            </w:pPr>
          </w:p>
        </w:tc>
      </w:tr>
      <w:tr w:rsidR="007E65F1" w14:paraId="77856DEA" w14:textId="77777777" w:rsidTr="000607DB">
        <w:tc>
          <w:tcPr>
            <w:tcW w:w="2547" w:type="dxa"/>
          </w:tcPr>
          <w:p w14:paraId="23ECDD36" w14:textId="5F60E93C" w:rsidR="007E65F1" w:rsidRDefault="007E65F1" w:rsidP="00FA50D9">
            <w:r>
              <w:t>Wurde</w:t>
            </w:r>
            <w:r w:rsidR="00D61CEC">
              <w:t>n</w:t>
            </w:r>
            <w:r>
              <w:t xml:space="preserve"> bereits </w:t>
            </w:r>
            <w:r w:rsidR="002810BA">
              <w:br/>
            </w:r>
            <w:r w:rsidR="00D61CEC">
              <w:t xml:space="preserve">Maßnahmen ergriffen? </w:t>
            </w:r>
            <w:r w:rsidR="00D61CEC">
              <w:br/>
              <w:t>W</w:t>
            </w:r>
            <w:r>
              <w:t>enn ja, w</w:t>
            </w:r>
            <w:r w:rsidR="00D61CEC">
              <w:t>elche</w:t>
            </w:r>
            <w:r>
              <w:t>?</w:t>
            </w:r>
          </w:p>
          <w:p w14:paraId="19AF0439" w14:textId="66BE51B3" w:rsidR="00D61CEC" w:rsidRDefault="00D61CEC" w:rsidP="00FA50D9">
            <w:r>
              <w:t>Wenn nein, warum nicht?</w:t>
            </w:r>
          </w:p>
        </w:tc>
        <w:tc>
          <w:tcPr>
            <w:tcW w:w="6520" w:type="dxa"/>
          </w:tcPr>
          <w:p w14:paraId="6A41C091" w14:textId="77777777" w:rsidR="007E65F1" w:rsidRDefault="007E65F1" w:rsidP="00FA50D9">
            <w:pPr>
              <w:rPr>
                <w:rFonts w:ascii="Segoe UI Symbol" w:hAnsi="Segoe UI Symbol" w:cs="Segoe UI Symbol"/>
              </w:rPr>
            </w:pPr>
          </w:p>
        </w:tc>
      </w:tr>
      <w:tr w:rsidR="007E65F1" w14:paraId="0CAC16CA" w14:textId="77777777" w:rsidTr="000607DB">
        <w:tc>
          <w:tcPr>
            <w:tcW w:w="2547" w:type="dxa"/>
          </w:tcPr>
          <w:p w14:paraId="54D691C8" w14:textId="14E644EC" w:rsidR="007E65F1" w:rsidRDefault="007E65F1" w:rsidP="00FA50D9">
            <w:r>
              <w:t>Was wären geeignete ergänzende Maßnahmen?</w:t>
            </w:r>
          </w:p>
        </w:tc>
        <w:tc>
          <w:tcPr>
            <w:tcW w:w="6520" w:type="dxa"/>
          </w:tcPr>
          <w:p w14:paraId="46A39586" w14:textId="77777777" w:rsidR="007E65F1" w:rsidRDefault="007E65F1" w:rsidP="00FA50D9">
            <w:pPr>
              <w:rPr>
                <w:rFonts w:ascii="Segoe UI Symbol" w:hAnsi="Segoe UI Symbol" w:cs="Segoe UI Symbol"/>
              </w:rPr>
            </w:pPr>
          </w:p>
        </w:tc>
      </w:tr>
      <w:tr w:rsidR="007E65F1" w14:paraId="4832D4DE" w14:textId="77777777" w:rsidTr="000607DB">
        <w:tc>
          <w:tcPr>
            <w:tcW w:w="2547" w:type="dxa"/>
          </w:tcPr>
          <w:p w14:paraId="40F30672" w14:textId="77777777" w:rsidR="007E65F1" w:rsidRDefault="007E65F1" w:rsidP="00FA50D9">
            <w:r>
              <w:t>Wurden andere Behörden informiert?</w:t>
            </w:r>
          </w:p>
        </w:tc>
        <w:tc>
          <w:tcPr>
            <w:tcW w:w="6520" w:type="dxa"/>
          </w:tcPr>
          <w:p w14:paraId="464B0CB2" w14:textId="77777777" w:rsidR="007E65F1" w:rsidRDefault="007E65F1" w:rsidP="00FA50D9">
            <w:pPr>
              <w:rPr>
                <w:rFonts w:ascii="Segoe UI Symbol" w:hAnsi="Segoe UI Symbol" w:cs="Segoe UI Symbol"/>
              </w:rPr>
            </w:pPr>
          </w:p>
        </w:tc>
      </w:tr>
    </w:tbl>
    <w:p w14:paraId="611D1812" w14:textId="77777777" w:rsidR="007E65F1" w:rsidRDefault="007E65F1" w:rsidP="007E65F1"/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4A6E36" w14:paraId="04AB5526" w14:textId="77777777" w:rsidTr="00D62FB1">
        <w:tc>
          <w:tcPr>
            <w:tcW w:w="9067" w:type="dxa"/>
            <w:gridSpan w:val="2"/>
          </w:tcPr>
          <w:p w14:paraId="0928FE2A" w14:textId="504C69DF" w:rsidR="004A6E36" w:rsidRPr="006D0237" w:rsidRDefault="004A6E36" w:rsidP="00D62FB1">
            <w:pPr>
              <w:rPr>
                <w:b/>
              </w:rPr>
            </w:pPr>
            <w:r>
              <w:rPr>
                <w:b/>
              </w:rPr>
              <w:t xml:space="preserve">Sonstige Informationen </w:t>
            </w:r>
            <w:r w:rsidRPr="006D0237">
              <w:rPr>
                <w:b/>
              </w:rPr>
              <w:t>zum Vorfall</w:t>
            </w:r>
          </w:p>
        </w:tc>
      </w:tr>
      <w:tr w:rsidR="004A6E36" w14:paraId="32081B7D" w14:textId="77777777" w:rsidTr="00D62FB1">
        <w:tc>
          <w:tcPr>
            <w:tcW w:w="2547" w:type="dxa"/>
          </w:tcPr>
          <w:p w14:paraId="6F74FDE7" w14:textId="5D74FDB0" w:rsidR="004A6E36" w:rsidRDefault="004A6E36" w:rsidP="00D62FB1">
            <w:r>
              <w:t>Gibt es ergänzende Informationen zum Sachverhalt wie z.B. bereits durchgeführte Patches oder Hotfixes? Welche?</w:t>
            </w:r>
          </w:p>
        </w:tc>
        <w:tc>
          <w:tcPr>
            <w:tcW w:w="6520" w:type="dxa"/>
          </w:tcPr>
          <w:p w14:paraId="7CB99B7A" w14:textId="77777777" w:rsidR="004A6E36" w:rsidRDefault="004A6E36" w:rsidP="00D62FB1"/>
          <w:p w14:paraId="32079C12" w14:textId="77777777" w:rsidR="0078159A" w:rsidRPr="0078159A" w:rsidRDefault="0078159A" w:rsidP="0078159A"/>
          <w:p w14:paraId="4A7BE5F4" w14:textId="77777777" w:rsidR="0078159A" w:rsidRDefault="0078159A" w:rsidP="0078159A"/>
          <w:p w14:paraId="763D8AF0" w14:textId="77777777" w:rsidR="0078159A" w:rsidRPr="0078159A" w:rsidRDefault="0078159A" w:rsidP="0078159A">
            <w:pPr>
              <w:ind w:firstLine="709"/>
            </w:pPr>
          </w:p>
        </w:tc>
      </w:tr>
    </w:tbl>
    <w:p w14:paraId="64326B37" w14:textId="77777777" w:rsidR="007E65F1" w:rsidRPr="006C0267" w:rsidRDefault="007E65F1" w:rsidP="0078159A"/>
    <w:sectPr w:rsidR="007E65F1" w:rsidRPr="006C0267" w:rsidSect="0078159A">
      <w:footerReference w:type="default" r:id="rId23"/>
      <w:type w:val="continuous"/>
      <w:pgSz w:w="11906" w:h="16838" w:code="9"/>
      <w:pgMar w:top="1418" w:right="1133" w:bottom="1134" w:left="1701" w:header="567" w:footer="6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649E5" w14:textId="77777777" w:rsidR="00C379D3" w:rsidRDefault="00C379D3">
      <w:r>
        <w:separator/>
      </w:r>
    </w:p>
    <w:p w14:paraId="48CDB127" w14:textId="77777777" w:rsidR="00C379D3" w:rsidRDefault="00C379D3"/>
    <w:p w14:paraId="161212A4" w14:textId="77777777" w:rsidR="00C379D3" w:rsidRDefault="00C379D3"/>
  </w:endnote>
  <w:endnote w:type="continuationSeparator" w:id="0">
    <w:p w14:paraId="1BC89ECD" w14:textId="77777777" w:rsidR="00C379D3" w:rsidRDefault="00C379D3">
      <w:r>
        <w:continuationSeparator/>
      </w:r>
    </w:p>
    <w:p w14:paraId="7A80DBC3" w14:textId="77777777" w:rsidR="00C379D3" w:rsidRDefault="00C379D3"/>
    <w:p w14:paraId="3C7BB802" w14:textId="77777777" w:rsidR="00C379D3" w:rsidRDefault="00C37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79C5" w14:textId="5CF38FED" w:rsidR="007E65F1" w:rsidRDefault="007E65F1" w:rsidP="007368BC">
    <w:pPr>
      <w:pStyle w:val="Fuzeile"/>
      <w:jc w:val="center"/>
    </w:pPr>
    <w:r>
      <w:rPr>
        <w:noProof/>
      </w:rPr>
      <w:fldChar w:fldCharType="begin"/>
    </w:r>
    <w:r>
      <w:rPr>
        <w:noProof/>
      </w:rPr>
      <w:instrText xml:space="preserve"> STYLEREF  Dokumentenklassifizierung </w:instrText>
    </w:r>
    <w:r>
      <w:rPr>
        <w:noProof/>
      </w:rPr>
      <w:fldChar w:fldCharType="separate"/>
    </w:r>
    <w:r w:rsidR="00B9750C">
      <w:rPr>
        <w:noProof/>
      </w:rPr>
      <w:t>intern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41F4C" w14:textId="762CB5D8" w:rsidR="007E65F1" w:rsidRPr="00E7511F" w:rsidRDefault="007E65F1" w:rsidP="007368BC">
    <w:pPr>
      <w:pStyle w:val="Dokumentenklassifizierung"/>
      <w:jc w:val="center"/>
    </w:pPr>
    <w:r>
      <w:rPr>
        <w:noProof/>
      </w:rPr>
      <w:fldChar w:fldCharType="begin"/>
    </w:r>
    <w:r>
      <w:rPr>
        <w:noProof/>
      </w:rPr>
      <w:instrText xml:space="preserve"> STYLEREF  Dokumentenklassifizierung </w:instrText>
    </w:r>
    <w:r>
      <w:rPr>
        <w:noProof/>
      </w:rPr>
      <w:fldChar w:fldCharType="separate"/>
    </w:r>
    <w:r w:rsidR="00B9750C">
      <w:rPr>
        <w:noProof/>
      </w:rPr>
      <w:t>intern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FB0C9" w14:textId="77777777" w:rsidR="007E65F1" w:rsidRDefault="007E65F1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94592" behindDoc="0" locked="0" layoutInCell="1" allowOverlap="1" wp14:anchorId="51DF2FC2" wp14:editId="7A3815F1">
              <wp:simplePos x="0" y="0"/>
              <wp:positionH relativeFrom="page">
                <wp:posOffset>1080135</wp:posOffset>
              </wp:positionH>
              <wp:positionV relativeFrom="page">
                <wp:posOffset>9721215</wp:posOffset>
              </wp:positionV>
              <wp:extent cx="5600700" cy="0"/>
              <wp:effectExtent l="13335" t="15240" r="15240" b="13335"/>
              <wp:wrapNone/>
              <wp:docPr id="8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A2479F" id="Line 30" o:spid="_x0000_s1026" style="position:absolute;z-index:251694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65.45pt" to="526.05pt,7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" strokecolor="#008737" strokeweight="1pt">
              <w10:wrap anchorx="page" anchory="page"/>
            </v:lin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15C5F" w14:textId="43F79CFE" w:rsidR="00E7511F" w:rsidRPr="007368BC" w:rsidRDefault="00022DB3" w:rsidP="003D6806">
    <w:pPr>
      <w:pStyle w:val="InfotextKUB"/>
      <w:rPr>
        <w:noProof/>
      </w:rPr>
    </w:pPr>
    <w:r>
      <w:rPr>
        <w:noProof/>
        <w:szCs w:val="18"/>
      </w:rPr>
      <mc:AlternateContent>
        <mc:Choice Requires="wps">
          <w:drawing>
            <wp:anchor distT="0" distB="0" distL="114300" distR="114300" simplePos="0" relativeHeight="251692544" behindDoc="0" locked="0" layoutInCell="1" allowOverlap="1" wp14:anchorId="226744D4" wp14:editId="4E1B678D">
              <wp:simplePos x="0" y="0"/>
              <wp:positionH relativeFrom="page">
                <wp:posOffset>1080135</wp:posOffset>
              </wp:positionH>
              <wp:positionV relativeFrom="page">
                <wp:posOffset>9940290</wp:posOffset>
              </wp:positionV>
              <wp:extent cx="5760085" cy="0"/>
              <wp:effectExtent l="0" t="0" r="0" b="0"/>
              <wp:wrapNone/>
              <wp:docPr id="7" name="AutoShape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0C01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E92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5" o:spid="_x0000_s1026" type="#_x0000_t32" style="position:absolute;margin-left:85.05pt;margin-top:782.7pt;width:453.55pt;height:0;z-index: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" strokecolor="#90c01e" strokeweight="1pt">
              <w10:wrap anchorx="page" anchory="page"/>
            </v:shape>
          </w:pict>
        </mc:Fallback>
      </mc:AlternateContent>
    </w:r>
    <w:fldSimple w:instr=" STYLEREF  &quot;Überschrift 1 KUB&quot; \l \w ">
      <w:r w:rsidR="00B9750C">
        <w:rPr>
          <w:noProof/>
        </w:rPr>
        <w:t>4</w:t>
      </w:r>
    </w:fldSimple>
    <w:r w:rsidR="00E7511F" w:rsidRPr="00F37210">
      <w:t xml:space="preserve"> </w:t>
    </w:r>
    <w:fldSimple w:instr=" STYLEREF  &quot;Überschrift 1 KUB&quot; \l  \* MERGEFORMAT ">
      <w:r w:rsidR="00B9750C">
        <w:rPr>
          <w:noProof/>
        </w:rPr>
        <w:t>Vorfall</w:t>
      </w:r>
    </w:fldSimple>
    <w:r w:rsidR="00E7511F" w:rsidRPr="00564D21">
      <w:rPr>
        <w:szCs w:val="18"/>
      </w:rPr>
      <w:tab/>
    </w:r>
    <w:r w:rsidR="00687DAD" w:rsidRPr="00564D21">
      <w:rPr>
        <w:szCs w:val="18"/>
      </w:rPr>
      <w:fldChar w:fldCharType="begin"/>
    </w:r>
    <w:r w:rsidR="00E7511F" w:rsidRPr="00564D21">
      <w:rPr>
        <w:szCs w:val="18"/>
      </w:rPr>
      <w:instrText xml:space="preserve"> PAGE  \* Arabic  \* MERGEFORMAT </w:instrText>
    </w:r>
    <w:r w:rsidR="00687DAD" w:rsidRPr="00564D21">
      <w:rPr>
        <w:szCs w:val="18"/>
      </w:rPr>
      <w:fldChar w:fldCharType="separate"/>
    </w:r>
    <w:r w:rsidR="00E30CCF" w:rsidRPr="00E30CCF">
      <w:rPr>
        <w:noProof/>
      </w:rPr>
      <w:t>5</w:t>
    </w:r>
    <w:r w:rsidR="00687DAD" w:rsidRPr="00564D21">
      <w:rPr>
        <w:szCs w:val="18"/>
      </w:rPr>
      <w:fldChar w:fldCharType="end"/>
    </w:r>
  </w:p>
  <w:p w14:paraId="7B21965A" w14:textId="1C7F9596" w:rsidR="007368BC" w:rsidRPr="003D6806" w:rsidRDefault="0078159A" w:rsidP="0078159A">
    <w:pPr>
      <w:pStyle w:val="InfotextKUB"/>
      <w:tabs>
        <w:tab w:val="left" w:pos="2400"/>
        <w:tab w:val="center" w:pos="4536"/>
      </w:tabs>
      <w:rPr>
        <w:szCs w:val="18"/>
      </w:rPr>
    </w:pPr>
    <w:r>
      <w:rPr>
        <w:szCs w:val="18"/>
      </w:rPr>
      <w:tab/>
    </w:r>
    <w:r>
      <w:rPr>
        <w:szCs w:val="18"/>
      </w:rPr>
      <w:tab/>
    </w:r>
    <w:r w:rsidR="007368BC">
      <w:rPr>
        <w:szCs w:val="18"/>
      </w:rPr>
      <w:fldChar w:fldCharType="begin"/>
    </w:r>
    <w:r w:rsidR="007368BC">
      <w:rPr>
        <w:szCs w:val="18"/>
      </w:rPr>
      <w:instrText xml:space="preserve"> STYLEREF  Dokumentenklassifizierung  \* MERGEFORMAT </w:instrText>
    </w:r>
    <w:r w:rsidR="007368BC">
      <w:rPr>
        <w:szCs w:val="18"/>
      </w:rPr>
      <w:fldChar w:fldCharType="separate"/>
    </w:r>
    <w:r w:rsidR="00B9750C">
      <w:rPr>
        <w:noProof/>
        <w:szCs w:val="18"/>
      </w:rPr>
      <w:t>intern</w:t>
    </w:r>
    <w:r w:rsidR="007368BC">
      <w:rPr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30A3E" w14:textId="77777777" w:rsidR="00C379D3" w:rsidRDefault="00C379D3">
      <w:r>
        <w:separator/>
      </w:r>
    </w:p>
    <w:p w14:paraId="3A4CEBAD" w14:textId="77777777" w:rsidR="00C379D3" w:rsidRDefault="00C379D3"/>
    <w:p w14:paraId="33FA2F21" w14:textId="77777777" w:rsidR="00C379D3" w:rsidRDefault="00C379D3"/>
  </w:footnote>
  <w:footnote w:type="continuationSeparator" w:id="0">
    <w:p w14:paraId="28073249" w14:textId="77777777" w:rsidR="00C379D3" w:rsidRDefault="00C379D3">
      <w:r>
        <w:continuationSeparator/>
      </w:r>
    </w:p>
    <w:p w14:paraId="3720F196" w14:textId="77777777" w:rsidR="00C379D3" w:rsidRDefault="00C379D3"/>
    <w:p w14:paraId="05E0E3E2" w14:textId="77777777" w:rsidR="00C379D3" w:rsidRDefault="00C379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5DA2" w14:textId="1EFB6046" w:rsidR="007E65F1" w:rsidRDefault="007E65F1" w:rsidP="00466FFE">
    <w:pPr>
      <w:pStyle w:val="InfotextKUB"/>
      <w:tabs>
        <w:tab w:val="clear" w:pos="9072"/>
        <w:tab w:val="left" w:pos="2569"/>
      </w:tabs>
    </w:pPr>
    <w:r w:rsidRPr="00064B98">
      <w:rPr>
        <w:rFonts w:eastAsia="Arial"/>
        <w:noProof/>
        <w:sz w:val="20"/>
        <w:szCs w:val="22"/>
      </w:rPr>
      <w:drawing>
        <wp:anchor distT="0" distB="0" distL="114300" distR="114300" simplePos="0" relativeHeight="251701760" behindDoc="1" locked="1" layoutInCell="1" allowOverlap="1" wp14:anchorId="7F1BCA08" wp14:editId="6822A045">
          <wp:simplePos x="0" y="0"/>
          <wp:positionH relativeFrom="page">
            <wp:posOffset>5505450</wp:posOffset>
          </wp:positionH>
          <wp:positionV relativeFrom="page">
            <wp:posOffset>219710</wp:posOffset>
          </wp:positionV>
          <wp:extent cx="1295400" cy="419100"/>
          <wp:effectExtent l="0" t="0" r="0" b="0"/>
          <wp:wrapTight wrapText="bothSides">
            <wp:wrapPolygon edited="0">
              <wp:start x="1906" y="0"/>
              <wp:lineTo x="0" y="2945"/>
              <wp:lineTo x="0" y="17673"/>
              <wp:lineTo x="1588" y="20618"/>
              <wp:lineTo x="3812" y="20618"/>
              <wp:lineTo x="5718" y="20618"/>
              <wp:lineTo x="21282" y="16691"/>
              <wp:lineTo x="21282" y="4909"/>
              <wp:lineTo x="3812" y="0"/>
              <wp:lineTo x="1906" y="0"/>
            </wp:wrapPolygon>
          </wp:wrapTight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400" cy="41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>
      <w:rPr>
        <w:noProof/>
      </w:rPr>
      <w:drawing>
        <wp:inline distT="0" distB="0" distL="0" distR="0" wp14:anchorId="136B7194" wp14:editId="1BF0ED92">
          <wp:extent cx="507600" cy="183600"/>
          <wp:effectExtent l="0" t="0" r="6985" b="6985"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kubus-klein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7600" cy="18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sdt>
      <w:sdtPr>
        <w:alias w:val="Titel"/>
        <w:id w:val="4725314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9750C">
          <w:t>Meldung einer (möglichen) DS-Verletzung_V11_29-07-2025</w:t>
        </w:r>
      </w:sdtContent>
    </w:sdt>
    <w:r>
      <w:tab/>
    </w:r>
  </w:p>
  <w:p w14:paraId="65A9C353" w14:textId="77777777" w:rsidR="007E65F1" w:rsidRPr="007809A2" w:rsidRDefault="007E65F1" w:rsidP="007809A2">
    <w:pPr>
      <w:pStyle w:val="KategorieKUB"/>
    </w:pPr>
    <w:r w:rsidRPr="007809A2">
      <w:tab/>
    </w:r>
    <w:sdt>
      <w:sdtPr>
        <w:alias w:val="KUB_Dokumentart"/>
        <w:id w:val="23845750"/>
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<w:text/>
      </w:sdtPr>
      <w:sdtEndPr/>
      <w:sdtContent>
        <w:r>
          <w:t>Meldung einer (möglichen) Datenschutzverletzung</w:t>
        </w:r>
      </w:sdtContent>
    </w:sdt>
    <w:r>
      <w:rPr>
        <w:noProof/>
      </w:rPr>
      <mc:AlternateContent>
        <mc:Choice Requires="wps">
          <w:drawing>
            <wp:anchor distT="0" distB="0" distL="114300" distR="114300" simplePos="0" relativeHeight="251695616" behindDoc="1" locked="1" layoutInCell="1" allowOverlap="1" wp14:anchorId="04D6B35D" wp14:editId="3BABA88A">
              <wp:simplePos x="0" y="0"/>
              <wp:positionH relativeFrom="margin">
                <wp:posOffset>0</wp:posOffset>
              </wp:positionH>
              <wp:positionV relativeFrom="page">
                <wp:posOffset>586105</wp:posOffset>
              </wp:positionV>
              <wp:extent cx="4343400" cy="0"/>
              <wp:effectExtent l="0" t="0" r="0" b="0"/>
              <wp:wrapNone/>
              <wp:docPr id="11" name="Line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90C01E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FB83E" id="Line 63" o:spid="_x0000_s1026" style="position:absolute;z-index:-251620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0,46.15pt" to="342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" strokecolor="#90c01e" strokeweight="1pt">
              <w10:wrap anchorx="margin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EDD3" w14:textId="77777777" w:rsidR="007E65F1" w:rsidRPr="005E5659" w:rsidRDefault="00C379D3" w:rsidP="007809A2">
    <w:pPr>
      <w:pStyle w:val="KategorieTitelseiteKUB"/>
      <w:framePr w:wrap="around"/>
    </w:pPr>
    <w:sdt>
      <w:sdtPr>
        <w:alias w:val="KUB_Dokumentart"/>
        <w:id w:val="23845672"/>
        <w:dataBinding w:prefixMappings="xmlns:ns0='http://schemas.microsoft.com/office/2006/metadata/properties' xmlns:ns1='http://www.w3.org/2001/XMLSchema-instance' xmlns:ns2='4cf3e733-280b-4ee1-afd0-8fc463444371' xmlns:ns3='8df016d2-cef7-4846-8752-aad3aaf23379' xmlns:ns4='60cb6647-b5a4-4f40-9bef-c50fa45e3cf5' " w:xpath="/ns0:properties[1]/documentManagement[1]/ns4:Dokumentart[1]" w:storeItemID="{D35E034A-0773-48FD-817C-810C23BC183E}"/>
        <w:text/>
      </w:sdtPr>
      <w:sdtEndPr/>
      <w:sdtContent>
        <w:r w:rsidR="007E65F1">
          <w:t>Meldung einer (möglichen) Datenschutzverletzung</w:t>
        </w:r>
      </w:sdtContent>
    </w:sdt>
  </w:p>
  <w:p w14:paraId="6153AC3D" w14:textId="77777777" w:rsidR="007E65F1" w:rsidRDefault="007E65F1" w:rsidP="00A47CA0">
    <w:r w:rsidRPr="00064B98">
      <w:rPr>
        <w:rFonts w:eastAsia="Arial"/>
        <w:noProof/>
        <w:szCs w:val="22"/>
      </w:rPr>
      <w:drawing>
        <wp:anchor distT="0" distB="0" distL="114300" distR="114300" simplePos="0" relativeHeight="251700736" behindDoc="1" locked="1" layoutInCell="1" allowOverlap="1" wp14:anchorId="436D80FC" wp14:editId="5AFA2EFE">
          <wp:simplePos x="0" y="0"/>
          <wp:positionH relativeFrom="page">
            <wp:posOffset>933450</wp:posOffset>
          </wp:positionH>
          <wp:positionV relativeFrom="page">
            <wp:posOffset>668020</wp:posOffset>
          </wp:positionV>
          <wp:extent cx="1579880" cy="511175"/>
          <wp:effectExtent l="0" t="0" r="1270" b="3175"/>
          <wp:wrapTight wrapText="bothSides">
            <wp:wrapPolygon edited="0">
              <wp:start x="2084" y="0"/>
              <wp:lineTo x="0" y="4025"/>
              <wp:lineTo x="0" y="17709"/>
              <wp:lineTo x="2084" y="20929"/>
              <wp:lineTo x="3646" y="20929"/>
              <wp:lineTo x="9897" y="20929"/>
              <wp:lineTo x="21357" y="16099"/>
              <wp:lineTo x="21357" y="5635"/>
              <wp:lineTo x="3646" y="0"/>
              <wp:lineTo x="2084" y="0"/>
            </wp:wrapPolygon>
          </wp:wrapTight>
          <wp:docPr id="22" name="Grafik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880" cy="511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94B1" w14:textId="6F75A95F" w:rsidR="007E65F1" w:rsidRDefault="00C379D3" w:rsidP="002C326B">
    <w:pPr>
      <w:rPr>
        <w:sz w:val="18"/>
      </w:rPr>
    </w:pPr>
    <w:sdt>
      <w:sdtPr>
        <w:rPr>
          <w:sz w:val="18"/>
        </w:rPr>
        <w:alias w:val="Titel"/>
        <w:id w:val="4725314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9750C">
          <w:rPr>
            <w:sz w:val="18"/>
          </w:rPr>
          <w:t>Meldung einer (möglichen) DS-Verletzung_V11_29-07-2025</w:t>
        </w:r>
      </w:sdtContent>
    </w:sdt>
    <w:r w:rsidR="007E65F1">
      <w:rPr>
        <w:noProof/>
        <w:sz w:val="18"/>
      </w:rPr>
      <mc:AlternateContent>
        <mc:Choice Requires="wps">
          <w:drawing>
            <wp:anchor distT="0" distB="0" distL="114300" distR="114300" simplePos="0" relativeHeight="251699712" behindDoc="1" locked="1" layoutInCell="1" allowOverlap="1" wp14:anchorId="4AE9B23F" wp14:editId="0267EAEA">
              <wp:simplePos x="0" y="0"/>
              <wp:positionH relativeFrom="page">
                <wp:posOffset>1080135</wp:posOffset>
              </wp:positionH>
              <wp:positionV relativeFrom="page">
                <wp:posOffset>965200</wp:posOffset>
              </wp:positionV>
              <wp:extent cx="4343400" cy="0"/>
              <wp:effectExtent l="13335" t="12700" r="15240" b="6350"/>
              <wp:wrapNone/>
              <wp:docPr id="10" name="Line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096669" id="Line 66" o:spid="_x0000_s1026" style="position:absolute;z-index:-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6pt" to="427.05pt,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" strokecolor="#008737" strokeweight="1pt">
              <w10:wrap anchorx="page" anchory="page"/>
              <w10:anchorlock/>
            </v:line>
          </w:pict>
        </mc:Fallback>
      </mc:AlternateContent>
    </w:r>
    <w:r w:rsidR="007E65F1">
      <w:rPr>
        <w:noProof/>
        <w:sz w:val="18"/>
      </w:rPr>
      <w:drawing>
        <wp:anchor distT="0" distB="0" distL="360045" distR="114300" simplePos="0" relativeHeight="251698688" behindDoc="0" locked="1" layoutInCell="1" allowOverlap="1" wp14:anchorId="67ABC62F" wp14:editId="43DED53D">
          <wp:simplePos x="0" y="0"/>
          <wp:positionH relativeFrom="page">
            <wp:posOffset>5508625</wp:posOffset>
          </wp:positionH>
          <wp:positionV relativeFrom="page">
            <wp:posOffset>737870</wp:posOffset>
          </wp:positionV>
          <wp:extent cx="1311910" cy="302260"/>
          <wp:effectExtent l="19050" t="0" r="2540" b="0"/>
          <wp:wrapSquare wrapText="bothSides"/>
          <wp:docPr id="5" name="Grafik 5" descr="logo_kubu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 descr="logo_kubusi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02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98D244A" w14:textId="77777777" w:rsidR="007E65F1" w:rsidRPr="00AA5ABE" w:rsidRDefault="007E65F1" w:rsidP="002C326B">
    <w:pPr>
      <w:tabs>
        <w:tab w:val="left" w:pos="1576"/>
        <w:tab w:val="right" w:pos="9044"/>
      </w:tabs>
      <w:spacing w:before="120"/>
      <w:rPr>
        <w:b/>
        <w:bCs/>
        <w:color w:val="6B6D7B"/>
        <w:sz w:val="19"/>
      </w:rPr>
    </w:pPr>
    <w:r>
      <w:rPr>
        <w:b/>
        <w:bCs/>
        <w:color w:val="6B6D7B"/>
        <w:sz w:val="22"/>
      </w:rPr>
      <w:tab/>
    </w:r>
    <w:r>
      <w:rPr>
        <w:b/>
        <w:bCs/>
        <w:color w:val="6B6D7B"/>
        <w:sz w:val="22"/>
      </w:rPr>
      <w:tab/>
    </w:r>
    <w:sdt>
      <w:sdtPr>
        <w:rPr>
          <w:b/>
          <w:bCs/>
          <w:color w:val="6B6D7B"/>
          <w:sz w:val="19"/>
        </w:rPr>
        <w:alias w:val="Kategorie"/>
        <w:id w:val="47253145"/>
        <w:placeholder>
          <w:docPart w:val="30B9B23AC1C94A00AF7AA4A3883222E9"/>
        </w:placeholder>
        <w:showingPlcHdr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Pr="002A160C">
          <w:rPr>
            <w:rStyle w:val="Platzhaltertext"/>
          </w:rPr>
          <w:t>[Kategorie]</w:t>
        </w:r>
      </w:sdtContent>
    </w:sdt>
    <w:r>
      <w:rPr>
        <w:noProof/>
      </w:rPr>
      <mc:AlternateContent>
        <mc:Choice Requires="wps">
          <w:drawing>
            <wp:anchor distT="0" distB="0" distL="114300" distR="114300" simplePos="0" relativeHeight="251697664" behindDoc="1" locked="1" layoutInCell="1" allowOverlap="1" wp14:anchorId="56A75FAC" wp14:editId="6E0E3381">
              <wp:simplePos x="0" y="0"/>
              <wp:positionH relativeFrom="page">
                <wp:posOffset>1080135</wp:posOffset>
              </wp:positionH>
              <wp:positionV relativeFrom="page">
                <wp:posOffset>968375</wp:posOffset>
              </wp:positionV>
              <wp:extent cx="4343400" cy="0"/>
              <wp:effectExtent l="13335" t="6350" r="15240" b="12700"/>
              <wp:wrapNone/>
              <wp:docPr id="9" name="Line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73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C966BE" id="Line 65" o:spid="_x0000_s1026" style="position:absolute;z-index:-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76.25pt" to="427.05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" strokecolor="#008737" strokeweight="1pt">
              <w10:wrap anchorx="page" anchory="page"/>
              <w10:anchorlock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96640" behindDoc="0" locked="1" layoutInCell="1" allowOverlap="1" wp14:anchorId="31DADCE4" wp14:editId="3458E893">
          <wp:simplePos x="0" y="0"/>
          <wp:positionH relativeFrom="page">
            <wp:posOffset>5508625</wp:posOffset>
          </wp:positionH>
          <wp:positionV relativeFrom="page">
            <wp:posOffset>737870</wp:posOffset>
          </wp:positionV>
          <wp:extent cx="1311910" cy="302260"/>
          <wp:effectExtent l="19050" t="0" r="2540" b="0"/>
          <wp:wrapNone/>
          <wp:docPr id="6" name="Grafik 6" descr="logo_kubus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 descr="logo_kubusi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02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6B60A7D" w14:textId="77777777" w:rsidR="007E65F1" w:rsidRPr="002C326B" w:rsidRDefault="007E65F1" w:rsidP="002C32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6B222F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76387"/>
    <w:multiLevelType w:val="hybridMultilevel"/>
    <w:tmpl w:val="17E4D028"/>
    <w:lvl w:ilvl="0" w:tplc="0407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2" w15:restartNumberingAfterBreak="0">
    <w:nsid w:val="06742DE3"/>
    <w:multiLevelType w:val="multilevel"/>
    <w:tmpl w:val="35BE1C04"/>
    <w:styleLink w:val="berschriftenlisteKUB"/>
    <w:lvl w:ilvl="0">
      <w:start w:val="1"/>
      <w:numFmt w:val="decimal"/>
      <w:pStyle w:val="berschrift1KUB"/>
      <w:lvlText w:val="%1"/>
      <w:lvlJc w:val="left"/>
      <w:pPr>
        <w:tabs>
          <w:tab w:val="num" w:pos="567"/>
        </w:tabs>
        <w:ind w:left="567" w:hanging="567"/>
      </w:pPr>
      <w:rPr>
        <w:rFonts w:ascii="Arial Black" w:hAnsi="Arial Black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KUB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berschrift3KUB"/>
      <w:lvlText w:val="%1.%2.%3"/>
      <w:lvlJc w:val="left"/>
      <w:pPr>
        <w:tabs>
          <w:tab w:val="num" w:pos="765"/>
        </w:tabs>
        <w:ind w:left="765" w:hanging="765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KUB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pStyle w:val="berschrift5KUB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A6721"/>
    <w:multiLevelType w:val="hybridMultilevel"/>
    <w:tmpl w:val="61C66F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7EDA"/>
    <w:multiLevelType w:val="multilevel"/>
    <w:tmpl w:val="0F80FB92"/>
    <w:lvl w:ilvl="0">
      <w:start w:val="1"/>
      <w:numFmt w:val="decimal"/>
      <w:pStyle w:val="berschrift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FD2C95"/>
    <w:multiLevelType w:val="hybridMultilevel"/>
    <w:tmpl w:val="FF6EB3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46D62"/>
    <w:multiLevelType w:val="multilevel"/>
    <w:tmpl w:val="6C72E566"/>
    <w:styleLink w:val="KUBAufzhlunggrn"/>
    <w:lvl w:ilvl="0">
      <w:start w:val="1"/>
      <w:numFmt w:val="bullet"/>
      <w:pStyle w:val="AufzhlungGrn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3752E" w:themeColor="accent1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03752E" w:themeColor="accent1"/>
        <w:sz w:val="12"/>
      </w:rPr>
    </w:lvl>
    <w:lvl w:ilvl="2">
      <w:start w:val="1"/>
      <w:numFmt w:val="bullet"/>
      <w:lvlRestart w:val="0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3">
      <w:start w:val="1"/>
      <w:numFmt w:val="bullet"/>
      <w:lvlRestart w:val="0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4">
      <w:start w:val="1"/>
      <w:numFmt w:val="bullet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F992C6D"/>
    <w:multiLevelType w:val="multilevel"/>
    <w:tmpl w:val="2C3C64BC"/>
    <w:styleLink w:val="AufzhlungorangeKUB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359057" w:themeColor="accent2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359057" w:themeColor="accent2"/>
        <w:sz w:val="12"/>
      </w:rPr>
    </w:lvl>
    <w:lvl w:ilvl="2">
      <w:start w:val="1"/>
      <w:numFmt w:val="bullet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3">
      <w:start w:val="1"/>
      <w:numFmt w:val="bullet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4">
      <w:start w:val="1"/>
      <w:numFmt w:val="bullet"/>
      <w:lvlRestart w:val="0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B24BE2"/>
    <w:multiLevelType w:val="multilevel"/>
    <w:tmpl w:val="6C72E566"/>
    <w:styleLink w:val="AufzhlunggrnKUB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03752E" w:themeColor="accent1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03752E" w:themeColor="accent1"/>
        <w:sz w:val="12"/>
      </w:rPr>
    </w:lvl>
    <w:lvl w:ilvl="2">
      <w:start w:val="1"/>
      <w:numFmt w:val="bullet"/>
      <w:lvlRestart w:val="0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3">
      <w:start w:val="1"/>
      <w:numFmt w:val="bullet"/>
      <w:lvlRestart w:val="0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4">
      <w:start w:val="1"/>
      <w:numFmt w:val="bullet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03752E" w:themeColor="accent1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8792DCF"/>
    <w:multiLevelType w:val="hybridMultilevel"/>
    <w:tmpl w:val="50D69C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03431"/>
    <w:multiLevelType w:val="hybridMultilevel"/>
    <w:tmpl w:val="EF448DA4"/>
    <w:lvl w:ilvl="0" w:tplc="0407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1" w15:restartNumberingAfterBreak="0">
    <w:nsid w:val="4AE91C93"/>
    <w:multiLevelType w:val="multilevel"/>
    <w:tmpl w:val="2C3C64BC"/>
    <w:styleLink w:val="KUBAufzhlungorange"/>
    <w:lvl w:ilvl="0">
      <w:start w:val="1"/>
      <w:numFmt w:val="bullet"/>
      <w:pStyle w:val="AufzhlungOrange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359057" w:themeColor="accent2"/>
        <w:sz w:val="16"/>
      </w:rPr>
    </w:lvl>
    <w:lvl w:ilvl="1">
      <w:start w:val="1"/>
      <w:numFmt w:val="bullet"/>
      <w:lvlRestart w:val="0"/>
      <w:lvlText w:val=""/>
      <w:lvlJc w:val="left"/>
      <w:pPr>
        <w:tabs>
          <w:tab w:val="num" w:pos="397"/>
        </w:tabs>
        <w:ind w:left="397" w:hanging="170"/>
      </w:pPr>
      <w:rPr>
        <w:rFonts w:ascii="Wingdings" w:hAnsi="Wingdings" w:hint="default"/>
        <w:b w:val="0"/>
        <w:i w:val="0"/>
        <w:color w:val="359057" w:themeColor="accent2"/>
        <w:sz w:val="12"/>
      </w:rPr>
    </w:lvl>
    <w:lvl w:ilvl="2">
      <w:start w:val="1"/>
      <w:numFmt w:val="bullet"/>
      <w:lvlText w:val=""/>
      <w:lvlJc w:val="left"/>
      <w:pPr>
        <w:tabs>
          <w:tab w:val="num" w:pos="567"/>
        </w:tabs>
        <w:ind w:left="56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3">
      <w:start w:val="1"/>
      <w:numFmt w:val="bullet"/>
      <w:lvlText w:val=""/>
      <w:lvlJc w:val="left"/>
      <w:pPr>
        <w:tabs>
          <w:tab w:val="num" w:pos="737"/>
        </w:tabs>
        <w:ind w:left="73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4">
      <w:start w:val="1"/>
      <w:numFmt w:val="bullet"/>
      <w:lvlRestart w:val="0"/>
      <w:lvlText w:val=""/>
      <w:lvlJc w:val="left"/>
      <w:pPr>
        <w:tabs>
          <w:tab w:val="num" w:pos="907"/>
        </w:tabs>
        <w:ind w:left="907" w:hanging="170"/>
      </w:pPr>
      <w:rPr>
        <w:rFonts w:ascii="Wingdings" w:hAnsi="Wingdings" w:hint="default"/>
        <w:b w:val="0"/>
        <w:i w:val="0"/>
        <w:color w:val="359057" w:themeColor="accent2"/>
        <w:sz w:val="8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7F35520"/>
    <w:multiLevelType w:val="multilevel"/>
    <w:tmpl w:val="2C3C64BC"/>
    <w:numStyleLink w:val="KUBAufzhlungorange"/>
  </w:abstractNum>
  <w:abstractNum w:abstractNumId="13" w15:restartNumberingAfterBreak="0">
    <w:nsid w:val="64264D68"/>
    <w:multiLevelType w:val="multilevel"/>
    <w:tmpl w:val="A64C407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1F21326"/>
    <w:multiLevelType w:val="hybridMultilevel"/>
    <w:tmpl w:val="80420B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CF2703"/>
    <w:multiLevelType w:val="multilevel"/>
    <w:tmpl w:val="6C72E566"/>
    <w:numStyleLink w:val="KUBAufzhlunggrn"/>
  </w:abstractNum>
  <w:num w:numId="1" w16cid:durableId="1798139738">
    <w:abstractNumId w:val="4"/>
  </w:num>
  <w:num w:numId="2" w16cid:durableId="1025331387">
    <w:abstractNumId w:val="13"/>
  </w:num>
  <w:num w:numId="3" w16cid:durableId="981542873">
    <w:abstractNumId w:val="0"/>
  </w:num>
  <w:num w:numId="4" w16cid:durableId="623775387">
    <w:abstractNumId w:val="8"/>
  </w:num>
  <w:num w:numId="5" w16cid:durableId="841697804">
    <w:abstractNumId w:val="7"/>
  </w:num>
  <w:num w:numId="6" w16cid:durableId="527178919">
    <w:abstractNumId w:val="2"/>
  </w:num>
  <w:num w:numId="7" w16cid:durableId="1223060667">
    <w:abstractNumId w:val="6"/>
  </w:num>
  <w:num w:numId="8" w16cid:durableId="356658840">
    <w:abstractNumId w:val="15"/>
    <w:lvlOverride w:ilvl="0">
      <w:lvl w:ilvl="0">
        <w:start w:val="1"/>
        <w:numFmt w:val="bullet"/>
        <w:pStyle w:val="AufzhlungGrn"/>
        <w:lvlText w:val=""/>
        <w:lvlJc w:val="left"/>
        <w:pPr>
          <w:tabs>
            <w:tab w:val="num" w:pos="227"/>
          </w:tabs>
          <w:ind w:left="227" w:hanging="227"/>
        </w:pPr>
        <w:rPr>
          <w:rFonts w:ascii="Wingdings" w:hAnsi="Wingdings" w:hint="default"/>
          <w:color w:val="90C01E"/>
          <w:sz w:val="16"/>
        </w:rPr>
      </w:lvl>
    </w:lvlOverride>
    <w:lvlOverride w:ilvl="1">
      <w:lvl w:ilvl="1">
        <w:start w:val="1"/>
        <w:numFmt w:val="bullet"/>
        <w:lvlRestart w:val="0"/>
        <w:lvlText w:val=""/>
        <w:lvlJc w:val="left"/>
        <w:pPr>
          <w:tabs>
            <w:tab w:val="num" w:pos="397"/>
          </w:tabs>
          <w:ind w:left="397" w:hanging="170"/>
        </w:pPr>
        <w:rPr>
          <w:rFonts w:ascii="Wingdings" w:hAnsi="Wingdings" w:hint="default"/>
          <w:b w:val="0"/>
          <w:i w:val="0"/>
          <w:color w:val="90C01E"/>
          <w:sz w:val="12"/>
        </w:rPr>
      </w:lvl>
    </w:lvlOverride>
    <w:lvlOverride w:ilvl="2">
      <w:lvl w:ilvl="2">
        <w:start w:val="1"/>
        <w:numFmt w:val="bullet"/>
        <w:lvlRestart w:val="0"/>
        <w:lvlText w:val=""/>
        <w:lvlJc w:val="left"/>
        <w:pPr>
          <w:tabs>
            <w:tab w:val="num" w:pos="567"/>
          </w:tabs>
          <w:ind w:left="567" w:hanging="170"/>
        </w:pPr>
        <w:rPr>
          <w:rFonts w:ascii="Wingdings" w:hAnsi="Wingdings" w:hint="default"/>
          <w:b w:val="0"/>
          <w:i w:val="0"/>
          <w:color w:val="90C01E"/>
          <w:sz w:val="8"/>
        </w:rPr>
      </w:lvl>
    </w:lvlOverride>
    <w:lvlOverride w:ilvl="3">
      <w:lvl w:ilvl="3">
        <w:start w:val="1"/>
        <w:numFmt w:val="bullet"/>
        <w:lvlRestart w:val="0"/>
        <w:lvlText w:val=""/>
        <w:lvlJc w:val="left"/>
        <w:pPr>
          <w:tabs>
            <w:tab w:val="num" w:pos="737"/>
          </w:tabs>
          <w:ind w:left="737" w:hanging="170"/>
        </w:pPr>
        <w:rPr>
          <w:rFonts w:ascii="Wingdings" w:hAnsi="Wingdings" w:hint="default"/>
          <w:b w:val="0"/>
          <w:i w:val="0"/>
          <w:color w:val="90C01E"/>
          <w:sz w:val="8"/>
        </w:rPr>
      </w:lvl>
    </w:lvlOverride>
    <w:lvlOverride w:ilvl="4">
      <w:lvl w:ilvl="4">
        <w:start w:val="1"/>
        <w:numFmt w:val="bullet"/>
        <w:lvlText w:val=""/>
        <w:lvlJc w:val="left"/>
        <w:pPr>
          <w:tabs>
            <w:tab w:val="num" w:pos="907"/>
          </w:tabs>
          <w:ind w:left="907" w:hanging="170"/>
        </w:pPr>
        <w:rPr>
          <w:rFonts w:ascii="Wingdings" w:hAnsi="Wingdings" w:hint="default"/>
          <w:b w:val="0"/>
          <w:i w:val="0"/>
          <w:color w:val="90C01E"/>
          <w:sz w:val="8"/>
        </w:rPr>
      </w:lvl>
    </w:lvlOverride>
  </w:num>
  <w:num w:numId="9" w16cid:durableId="257175726">
    <w:abstractNumId w:val="11"/>
  </w:num>
  <w:num w:numId="10" w16cid:durableId="593052994">
    <w:abstractNumId w:val="12"/>
    <w:lvlOverride w:ilvl="0">
      <w:lvl w:ilvl="0">
        <w:start w:val="1"/>
        <w:numFmt w:val="bullet"/>
        <w:pStyle w:val="AufzhlungOrange"/>
        <w:lvlText w:val=""/>
        <w:lvlJc w:val="left"/>
        <w:pPr>
          <w:tabs>
            <w:tab w:val="num" w:pos="227"/>
          </w:tabs>
          <w:ind w:left="227" w:hanging="227"/>
        </w:pPr>
        <w:rPr>
          <w:rFonts w:ascii="Wingdings" w:hAnsi="Wingdings" w:hint="default"/>
          <w:color w:val="F39219" w:themeColor="text2"/>
          <w:sz w:val="16"/>
        </w:rPr>
      </w:lvl>
    </w:lvlOverride>
    <w:lvlOverride w:ilvl="1">
      <w:lvl w:ilvl="1">
        <w:start w:val="1"/>
        <w:numFmt w:val="bullet"/>
        <w:lvlRestart w:val="0"/>
        <w:lvlText w:val=""/>
        <w:lvlJc w:val="left"/>
        <w:pPr>
          <w:tabs>
            <w:tab w:val="num" w:pos="397"/>
          </w:tabs>
          <w:ind w:left="397" w:hanging="170"/>
        </w:pPr>
        <w:rPr>
          <w:rFonts w:ascii="Wingdings" w:hAnsi="Wingdings" w:hint="default"/>
          <w:b w:val="0"/>
          <w:i w:val="0"/>
          <w:color w:val="F39219" w:themeColor="text2"/>
          <w:sz w:val="12"/>
        </w:rPr>
      </w:lvl>
    </w:lvlOverride>
    <w:lvlOverride w:ilvl="2">
      <w:lvl w:ilvl="2">
        <w:start w:val="1"/>
        <w:numFmt w:val="bullet"/>
        <w:lvlText w:val=""/>
        <w:lvlJc w:val="left"/>
        <w:pPr>
          <w:tabs>
            <w:tab w:val="num" w:pos="567"/>
          </w:tabs>
          <w:ind w:left="567" w:hanging="170"/>
        </w:pPr>
        <w:rPr>
          <w:rFonts w:ascii="Wingdings" w:hAnsi="Wingdings" w:hint="default"/>
          <w:b w:val="0"/>
          <w:i w:val="0"/>
          <w:color w:val="F39219" w:themeColor="text2"/>
          <w:sz w:val="8"/>
        </w:rPr>
      </w:lvl>
    </w:lvlOverride>
    <w:lvlOverride w:ilvl="3">
      <w:lvl w:ilvl="3">
        <w:start w:val="1"/>
        <w:numFmt w:val="bullet"/>
        <w:lvlText w:val=""/>
        <w:lvlJc w:val="left"/>
        <w:pPr>
          <w:tabs>
            <w:tab w:val="num" w:pos="737"/>
          </w:tabs>
          <w:ind w:left="737" w:hanging="170"/>
        </w:pPr>
        <w:rPr>
          <w:rFonts w:ascii="Wingdings" w:hAnsi="Wingdings" w:hint="default"/>
          <w:b w:val="0"/>
          <w:i w:val="0"/>
          <w:color w:val="F39219" w:themeColor="text2"/>
          <w:sz w:val="8"/>
        </w:rPr>
      </w:lvl>
    </w:lvlOverride>
    <w:lvlOverride w:ilvl="4">
      <w:lvl w:ilvl="4">
        <w:start w:val="1"/>
        <w:numFmt w:val="bullet"/>
        <w:lvlRestart w:val="0"/>
        <w:lvlText w:val=""/>
        <w:lvlJc w:val="left"/>
        <w:pPr>
          <w:tabs>
            <w:tab w:val="num" w:pos="907"/>
          </w:tabs>
          <w:ind w:left="907" w:hanging="170"/>
        </w:pPr>
        <w:rPr>
          <w:rFonts w:ascii="Wingdings" w:hAnsi="Wingdings" w:hint="default"/>
          <w:b w:val="0"/>
          <w:i w:val="0"/>
          <w:color w:val="F39219" w:themeColor="text2"/>
          <w:sz w:val="8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1" w16cid:durableId="436103721">
    <w:abstractNumId w:val="9"/>
  </w:num>
  <w:num w:numId="12" w16cid:durableId="1302884716">
    <w:abstractNumId w:val="1"/>
  </w:num>
  <w:num w:numId="13" w16cid:durableId="464978975">
    <w:abstractNumId w:val="10"/>
  </w:num>
  <w:num w:numId="14" w16cid:durableId="1944726830">
    <w:abstractNumId w:val="14"/>
  </w:num>
  <w:num w:numId="15" w16cid:durableId="1559828066">
    <w:abstractNumId w:val="5"/>
  </w:num>
  <w:num w:numId="16" w16cid:durableId="1905219312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activeWritingStyle w:appName="MSWord" w:lang="it-IT" w:vendorID="3" w:dllVersion="517" w:checkStyle="1"/>
  <w:attachedTemplate r:id="rId1"/>
  <w:stylePaneFormatFilter w:val="1628" w:allStyles="0" w:customStyles="0" w:latentStyles="0" w:stylesInUse="1" w:headingStyles="1" w:numberingStyles="0" w:tableStyles="0" w:directFormattingOnRuns="0" w:directFormattingOnParagraphs="1" w:directFormattingOnNumbering="1" w:directFormattingOnTables="0" w:clearFormatting="1" w:top3HeadingStyles="0" w:visibleStyles="0" w:alternateStyleNames="0"/>
  <w:stylePaneSortMethod w:val="0000"/>
  <w:styleLockTheme/>
  <w:styleLockQFSet/>
  <w:defaultTabStop w:val="709"/>
  <w:autoHyphenation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>
      <o:colormru v:ext="edit" colors="#00873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8DF"/>
    <w:rsid w:val="00000B94"/>
    <w:rsid w:val="00005783"/>
    <w:rsid w:val="00007AE0"/>
    <w:rsid w:val="00013C2C"/>
    <w:rsid w:val="00022DB3"/>
    <w:rsid w:val="00024A6A"/>
    <w:rsid w:val="00030BC5"/>
    <w:rsid w:val="00034D71"/>
    <w:rsid w:val="000460DD"/>
    <w:rsid w:val="00050567"/>
    <w:rsid w:val="00050EA9"/>
    <w:rsid w:val="000607DB"/>
    <w:rsid w:val="00066C45"/>
    <w:rsid w:val="00067B95"/>
    <w:rsid w:val="00071D8E"/>
    <w:rsid w:val="00076BC7"/>
    <w:rsid w:val="00096B9C"/>
    <w:rsid w:val="000B4621"/>
    <w:rsid w:val="000B54E9"/>
    <w:rsid w:val="000B7343"/>
    <w:rsid w:val="000E65C2"/>
    <w:rsid w:val="000F3009"/>
    <w:rsid w:val="000F3907"/>
    <w:rsid w:val="000F6DA6"/>
    <w:rsid w:val="00103A52"/>
    <w:rsid w:val="00110008"/>
    <w:rsid w:val="00113A82"/>
    <w:rsid w:val="001169E8"/>
    <w:rsid w:val="0011702A"/>
    <w:rsid w:val="0012009B"/>
    <w:rsid w:val="00136579"/>
    <w:rsid w:val="00144FF3"/>
    <w:rsid w:val="001604B4"/>
    <w:rsid w:val="00163FFE"/>
    <w:rsid w:val="00164B63"/>
    <w:rsid w:val="001749F3"/>
    <w:rsid w:val="00175AEA"/>
    <w:rsid w:val="00183752"/>
    <w:rsid w:val="00184547"/>
    <w:rsid w:val="001937AA"/>
    <w:rsid w:val="001939C1"/>
    <w:rsid w:val="001A10B1"/>
    <w:rsid w:val="001A1DEE"/>
    <w:rsid w:val="001A53C2"/>
    <w:rsid w:val="001D2523"/>
    <w:rsid w:val="001D326F"/>
    <w:rsid w:val="001D7365"/>
    <w:rsid w:val="001E665A"/>
    <w:rsid w:val="001F1CB9"/>
    <w:rsid w:val="001F386A"/>
    <w:rsid w:val="002036FD"/>
    <w:rsid w:val="00212F6E"/>
    <w:rsid w:val="0021480E"/>
    <w:rsid w:val="00214837"/>
    <w:rsid w:val="0021573B"/>
    <w:rsid w:val="00226C0B"/>
    <w:rsid w:val="002273DE"/>
    <w:rsid w:val="00236030"/>
    <w:rsid w:val="00236CBB"/>
    <w:rsid w:val="00272442"/>
    <w:rsid w:val="002810BA"/>
    <w:rsid w:val="00287AFE"/>
    <w:rsid w:val="00291FD3"/>
    <w:rsid w:val="002952D2"/>
    <w:rsid w:val="00295E30"/>
    <w:rsid w:val="00296E67"/>
    <w:rsid w:val="002C2927"/>
    <w:rsid w:val="002C326B"/>
    <w:rsid w:val="002E073E"/>
    <w:rsid w:val="002E3054"/>
    <w:rsid w:val="002F1B47"/>
    <w:rsid w:val="002F3F87"/>
    <w:rsid w:val="00304BE7"/>
    <w:rsid w:val="0031197B"/>
    <w:rsid w:val="00314F27"/>
    <w:rsid w:val="00323B31"/>
    <w:rsid w:val="00326033"/>
    <w:rsid w:val="00335853"/>
    <w:rsid w:val="00355316"/>
    <w:rsid w:val="00360D40"/>
    <w:rsid w:val="00364A3D"/>
    <w:rsid w:val="00372861"/>
    <w:rsid w:val="00387BD9"/>
    <w:rsid w:val="00396490"/>
    <w:rsid w:val="003B45A3"/>
    <w:rsid w:val="003C2CDD"/>
    <w:rsid w:val="003C4D9C"/>
    <w:rsid w:val="003C62BE"/>
    <w:rsid w:val="003D60BA"/>
    <w:rsid w:val="003D6806"/>
    <w:rsid w:val="003D7CF7"/>
    <w:rsid w:val="003E1130"/>
    <w:rsid w:val="003E4138"/>
    <w:rsid w:val="003F27F9"/>
    <w:rsid w:val="003F2E59"/>
    <w:rsid w:val="0042180E"/>
    <w:rsid w:val="0042318E"/>
    <w:rsid w:val="0042470C"/>
    <w:rsid w:val="00434A37"/>
    <w:rsid w:val="00444D3B"/>
    <w:rsid w:val="00445FF6"/>
    <w:rsid w:val="00460F01"/>
    <w:rsid w:val="004668BB"/>
    <w:rsid w:val="00466FFE"/>
    <w:rsid w:val="004729CB"/>
    <w:rsid w:val="00477032"/>
    <w:rsid w:val="004946AF"/>
    <w:rsid w:val="004A6E36"/>
    <w:rsid w:val="004A7485"/>
    <w:rsid w:val="004B37DF"/>
    <w:rsid w:val="004E3D7E"/>
    <w:rsid w:val="004E57BC"/>
    <w:rsid w:val="004F052E"/>
    <w:rsid w:val="004F48C6"/>
    <w:rsid w:val="0051288D"/>
    <w:rsid w:val="00523D26"/>
    <w:rsid w:val="005463D8"/>
    <w:rsid w:val="00547324"/>
    <w:rsid w:val="0055041A"/>
    <w:rsid w:val="0055093C"/>
    <w:rsid w:val="00564406"/>
    <w:rsid w:val="00564D21"/>
    <w:rsid w:val="0056674F"/>
    <w:rsid w:val="00566811"/>
    <w:rsid w:val="00583FA3"/>
    <w:rsid w:val="00584158"/>
    <w:rsid w:val="00586E9E"/>
    <w:rsid w:val="00596C57"/>
    <w:rsid w:val="005B671C"/>
    <w:rsid w:val="005B6D46"/>
    <w:rsid w:val="005C1E6A"/>
    <w:rsid w:val="005C2D30"/>
    <w:rsid w:val="005D10A8"/>
    <w:rsid w:val="005D5496"/>
    <w:rsid w:val="005E2E63"/>
    <w:rsid w:val="005E50F8"/>
    <w:rsid w:val="005E5659"/>
    <w:rsid w:val="005F17DF"/>
    <w:rsid w:val="00615A88"/>
    <w:rsid w:val="00617BC2"/>
    <w:rsid w:val="00621993"/>
    <w:rsid w:val="00623046"/>
    <w:rsid w:val="00627BD4"/>
    <w:rsid w:val="00634965"/>
    <w:rsid w:val="00635D37"/>
    <w:rsid w:val="0064296D"/>
    <w:rsid w:val="006512E0"/>
    <w:rsid w:val="0065323B"/>
    <w:rsid w:val="00667E74"/>
    <w:rsid w:val="00672D8F"/>
    <w:rsid w:val="00673478"/>
    <w:rsid w:val="0067456B"/>
    <w:rsid w:val="00682207"/>
    <w:rsid w:val="00687DAD"/>
    <w:rsid w:val="006B5FA6"/>
    <w:rsid w:val="006B66B5"/>
    <w:rsid w:val="006C3584"/>
    <w:rsid w:val="006D0237"/>
    <w:rsid w:val="006D3AB9"/>
    <w:rsid w:val="006D3E62"/>
    <w:rsid w:val="006D69B4"/>
    <w:rsid w:val="006E1EC8"/>
    <w:rsid w:val="00700343"/>
    <w:rsid w:val="007074D7"/>
    <w:rsid w:val="00712B56"/>
    <w:rsid w:val="00714D80"/>
    <w:rsid w:val="00724B4A"/>
    <w:rsid w:val="00731B18"/>
    <w:rsid w:val="00733059"/>
    <w:rsid w:val="00734E13"/>
    <w:rsid w:val="007368BC"/>
    <w:rsid w:val="0074125F"/>
    <w:rsid w:val="00743655"/>
    <w:rsid w:val="00750F9C"/>
    <w:rsid w:val="00752EC9"/>
    <w:rsid w:val="00755A2A"/>
    <w:rsid w:val="00762D7E"/>
    <w:rsid w:val="007670E8"/>
    <w:rsid w:val="00776A6F"/>
    <w:rsid w:val="007809A2"/>
    <w:rsid w:val="0078159A"/>
    <w:rsid w:val="007900C2"/>
    <w:rsid w:val="00792B56"/>
    <w:rsid w:val="00796105"/>
    <w:rsid w:val="007B3507"/>
    <w:rsid w:val="007B438E"/>
    <w:rsid w:val="007B5CD8"/>
    <w:rsid w:val="007B7F49"/>
    <w:rsid w:val="007D37A1"/>
    <w:rsid w:val="007D3E12"/>
    <w:rsid w:val="007D6E99"/>
    <w:rsid w:val="007E6410"/>
    <w:rsid w:val="007E6581"/>
    <w:rsid w:val="007E65F1"/>
    <w:rsid w:val="007F2643"/>
    <w:rsid w:val="007F2981"/>
    <w:rsid w:val="007F5B23"/>
    <w:rsid w:val="00807E00"/>
    <w:rsid w:val="008106C0"/>
    <w:rsid w:val="00813D34"/>
    <w:rsid w:val="00823A0E"/>
    <w:rsid w:val="00834EB8"/>
    <w:rsid w:val="0084126B"/>
    <w:rsid w:val="008575E3"/>
    <w:rsid w:val="00857A50"/>
    <w:rsid w:val="00872EFB"/>
    <w:rsid w:val="00881926"/>
    <w:rsid w:val="0088472D"/>
    <w:rsid w:val="00891D9A"/>
    <w:rsid w:val="00895194"/>
    <w:rsid w:val="0089751A"/>
    <w:rsid w:val="008A1C14"/>
    <w:rsid w:val="008A3320"/>
    <w:rsid w:val="008B1D2B"/>
    <w:rsid w:val="008B50C5"/>
    <w:rsid w:val="008E346A"/>
    <w:rsid w:val="008E482E"/>
    <w:rsid w:val="008E5D88"/>
    <w:rsid w:val="00913518"/>
    <w:rsid w:val="0091571C"/>
    <w:rsid w:val="009303A9"/>
    <w:rsid w:val="009417EA"/>
    <w:rsid w:val="009520D2"/>
    <w:rsid w:val="00956370"/>
    <w:rsid w:val="00957D30"/>
    <w:rsid w:val="00960BDA"/>
    <w:rsid w:val="00964D28"/>
    <w:rsid w:val="009657C9"/>
    <w:rsid w:val="009708A2"/>
    <w:rsid w:val="00984E4B"/>
    <w:rsid w:val="00990508"/>
    <w:rsid w:val="0099050C"/>
    <w:rsid w:val="009A098F"/>
    <w:rsid w:val="009A2AED"/>
    <w:rsid w:val="009A35A4"/>
    <w:rsid w:val="009C32A7"/>
    <w:rsid w:val="009D6D28"/>
    <w:rsid w:val="009F2D3A"/>
    <w:rsid w:val="009F6EEF"/>
    <w:rsid w:val="00A44D9C"/>
    <w:rsid w:val="00A47CA0"/>
    <w:rsid w:val="00A654E1"/>
    <w:rsid w:val="00A7269F"/>
    <w:rsid w:val="00A73614"/>
    <w:rsid w:val="00A7369E"/>
    <w:rsid w:val="00A73E37"/>
    <w:rsid w:val="00A778FB"/>
    <w:rsid w:val="00A83D78"/>
    <w:rsid w:val="00A906BC"/>
    <w:rsid w:val="00AA088B"/>
    <w:rsid w:val="00AA0FD3"/>
    <w:rsid w:val="00AA5ABE"/>
    <w:rsid w:val="00AB6A54"/>
    <w:rsid w:val="00AB6A56"/>
    <w:rsid w:val="00AC494A"/>
    <w:rsid w:val="00AD07B0"/>
    <w:rsid w:val="00AD2D5A"/>
    <w:rsid w:val="00AE27F6"/>
    <w:rsid w:val="00B12EDD"/>
    <w:rsid w:val="00B17718"/>
    <w:rsid w:val="00B20EEB"/>
    <w:rsid w:val="00B22F69"/>
    <w:rsid w:val="00B233DB"/>
    <w:rsid w:val="00B32300"/>
    <w:rsid w:val="00B33D1C"/>
    <w:rsid w:val="00B359D2"/>
    <w:rsid w:val="00B432EF"/>
    <w:rsid w:val="00B83136"/>
    <w:rsid w:val="00B9750C"/>
    <w:rsid w:val="00BA4DD0"/>
    <w:rsid w:val="00BA537E"/>
    <w:rsid w:val="00BC104C"/>
    <w:rsid w:val="00BC3435"/>
    <w:rsid w:val="00BD1D4F"/>
    <w:rsid w:val="00BE0071"/>
    <w:rsid w:val="00BE14AB"/>
    <w:rsid w:val="00BE7AA7"/>
    <w:rsid w:val="00BF5BE6"/>
    <w:rsid w:val="00C012B4"/>
    <w:rsid w:val="00C132E8"/>
    <w:rsid w:val="00C2176C"/>
    <w:rsid w:val="00C23E1B"/>
    <w:rsid w:val="00C27222"/>
    <w:rsid w:val="00C30BCC"/>
    <w:rsid w:val="00C32E40"/>
    <w:rsid w:val="00C33D84"/>
    <w:rsid w:val="00C379D3"/>
    <w:rsid w:val="00C42162"/>
    <w:rsid w:val="00C51971"/>
    <w:rsid w:val="00C711D2"/>
    <w:rsid w:val="00C73D63"/>
    <w:rsid w:val="00C77E72"/>
    <w:rsid w:val="00C80C30"/>
    <w:rsid w:val="00C8248F"/>
    <w:rsid w:val="00C8454C"/>
    <w:rsid w:val="00C93542"/>
    <w:rsid w:val="00C96716"/>
    <w:rsid w:val="00C97769"/>
    <w:rsid w:val="00CA15BE"/>
    <w:rsid w:val="00CA4CA6"/>
    <w:rsid w:val="00CA7ECD"/>
    <w:rsid w:val="00CB2261"/>
    <w:rsid w:val="00CB7D25"/>
    <w:rsid w:val="00CB7D6E"/>
    <w:rsid w:val="00CC300A"/>
    <w:rsid w:val="00CC32A8"/>
    <w:rsid w:val="00CC3E0F"/>
    <w:rsid w:val="00CC674D"/>
    <w:rsid w:val="00CD65CB"/>
    <w:rsid w:val="00CE0930"/>
    <w:rsid w:val="00CE1582"/>
    <w:rsid w:val="00CE661C"/>
    <w:rsid w:val="00CF61AE"/>
    <w:rsid w:val="00D016C7"/>
    <w:rsid w:val="00D27FA3"/>
    <w:rsid w:val="00D61CEC"/>
    <w:rsid w:val="00D61DDF"/>
    <w:rsid w:val="00D6369A"/>
    <w:rsid w:val="00D64A6F"/>
    <w:rsid w:val="00D67C1B"/>
    <w:rsid w:val="00D7338D"/>
    <w:rsid w:val="00D83F60"/>
    <w:rsid w:val="00D92CE0"/>
    <w:rsid w:val="00D951F7"/>
    <w:rsid w:val="00D95CE3"/>
    <w:rsid w:val="00DA25A7"/>
    <w:rsid w:val="00DA7B2C"/>
    <w:rsid w:val="00DB311C"/>
    <w:rsid w:val="00DB408C"/>
    <w:rsid w:val="00DC3FD4"/>
    <w:rsid w:val="00DD4218"/>
    <w:rsid w:val="00DD4CAA"/>
    <w:rsid w:val="00DE58DF"/>
    <w:rsid w:val="00DE7435"/>
    <w:rsid w:val="00DE7B76"/>
    <w:rsid w:val="00E0021C"/>
    <w:rsid w:val="00E00E94"/>
    <w:rsid w:val="00E02016"/>
    <w:rsid w:val="00E30CCF"/>
    <w:rsid w:val="00E3667D"/>
    <w:rsid w:val="00E40A08"/>
    <w:rsid w:val="00E479FC"/>
    <w:rsid w:val="00E5738B"/>
    <w:rsid w:val="00E61411"/>
    <w:rsid w:val="00E62217"/>
    <w:rsid w:val="00E63D7A"/>
    <w:rsid w:val="00E74A01"/>
    <w:rsid w:val="00E7511F"/>
    <w:rsid w:val="00E75F7F"/>
    <w:rsid w:val="00E77A1F"/>
    <w:rsid w:val="00E814B8"/>
    <w:rsid w:val="00E86423"/>
    <w:rsid w:val="00E871D9"/>
    <w:rsid w:val="00E90A7B"/>
    <w:rsid w:val="00E928A4"/>
    <w:rsid w:val="00E95F16"/>
    <w:rsid w:val="00E95F62"/>
    <w:rsid w:val="00EA1410"/>
    <w:rsid w:val="00EB5006"/>
    <w:rsid w:val="00ED4575"/>
    <w:rsid w:val="00EE196A"/>
    <w:rsid w:val="00EE2BA3"/>
    <w:rsid w:val="00EF4474"/>
    <w:rsid w:val="00EF4522"/>
    <w:rsid w:val="00EF63C7"/>
    <w:rsid w:val="00F075D5"/>
    <w:rsid w:val="00F107B9"/>
    <w:rsid w:val="00F14974"/>
    <w:rsid w:val="00F20D68"/>
    <w:rsid w:val="00F23AE7"/>
    <w:rsid w:val="00F24F07"/>
    <w:rsid w:val="00F25B45"/>
    <w:rsid w:val="00F311EA"/>
    <w:rsid w:val="00F336A6"/>
    <w:rsid w:val="00F34C32"/>
    <w:rsid w:val="00F35371"/>
    <w:rsid w:val="00F35E34"/>
    <w:rsid w:val="00F362FF"/>
    <w:rsid w:val="00F37210"/>
    <w:rsid w:val="00F40FDC"/>
    <w:rsid w:val="00F42711"/>
    <w:rsid w:val="00F450C3"/>
    <w:rsid w:val="00F5026B"/>
    <w:rsid w:val="00F53054"/>
    <w:rsid w:val="00F63A74"/>
    <w:rsid w:val="00F73C23"/>
    <w:rsid w:val="00F909E7"/>
    <w:rsid w:val="00F91B0D"/>
    <w:rsid w:val="00F92456"/>
    <w:rsid w:val="00F9585D"/>
    <w:rsid w:val="00FA0943"/>
    <w:rsid w:val="00FA2F5A"/>
    <w:rsid w:val="00FB0E09"/>
    <w:rsid w:val="00FC357E"/>
    <w:rsid w:val="00FD1472"/>
    <w:rsid w:val="00FD370E"/>
    <w:rsid w:val="00FE1956"/>
    <w:rsid w:val="00FF35DA"/>
    <w:rsid w:val="00FF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8737"/>
    </o:shapedefaults>
    <o:shapelayout v:ext="edit">
      <o:idmap v:ext="edit" data="2"/>
    </o:shapelayout>
  </w:shapeDefaults>
  <w:decimalSymbol w:val=","/>
  <w:listSeparator w:val=";"/>
  <w14:docId w14:val="0D40C090"/>
  <w15:docId w15:val="{9D15F8DC-4664-43A6-9E0F-47ED2ADA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locked="1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locked="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locked="1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locked="1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locked="1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locked="1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locked="1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6E36"/>
    <w:rPr>
      <w:szCs w:val="24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5463D8"/>
    <w:pPr>
      <w:keepNext/>
      <w:numPr>
        <w:numId w:val="1"/>
      </w:numPr>
      <w:outlineLvl w:val="0"/>
    </w:pPr>
    <w:rPr>
      <w:rFonts w:ascii="Arial Black" w:hAnsi="Arial Black" w:cs="Arial"/>
      <w:bCs/>
      <w:color w:val="000000"/>
      <w:sz w:val="24"/>
    </w:rPr>
  </w:style>
  <w:style w:type="paragraph" w:styleId="berschrift2">
    <w:name w:val="heading 2"/>
    <w:basedOn w:val="Standard"/>
    <w:next w:val="Standard"/>
    <w:link w:val="berschrift2Zchn"/>
    <w:qFormat/>
    <w:rsid w:val="00B32300"/>
    <w:pPr>
      <w:keepNext/>
      <w:numPr>
        <w:ilvl w:val="1"/>
        <w:numId w:val="1"/>
      </w:numPr>
      <w:outlineLvl w:val="1"/>
    </w:pPr>
    <w:rPr>
      <w:rFonts w:cs="Arial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B32300"/>
    <w:pPr>
      <w:keepNext/>
      <w:numPr>
        <w:ilvl w:val="2"/>
        <w:numId w:val="1"/>
      </w:numPr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0B4621"/>
    <w:pPr>
      <w:keepNext/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0B4621"/>
    <w:pPr>
      <w:spacing w:before="24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semiHidden/>
    <w:qFormat/>
    <w:rsid w:val="00B32300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qFormat/>
    <w:rsid w:val="00B32300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link w:val="berschrift8Zchn"/>
    <w:semiHidden/>
    <w:qFormat/>
    <w:rsid w:val="00B32300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semiHidden/>
    <w:qFormat/>
    <w:rsid w:val="00B32300"/>
    <w:pPr>
      <w:numPr>
        <w:ilvl w:val="8"/>
        <w:numId w:val="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B32300"/>
    <w:pPr>
      <w:tabs>
        <w:tab w:val="center" w:pos="4536"/>
        <w:tab w:val="right" w:pos="9072"/>
      </w:tabs>
    </w:pPr>
  </w:style>
  <w:style w:type="paragraph" w:styleId="Verzeichnis1">
    <w:name w:val="toc 1"/>
    <w:next w:val="Verzeichnis2"/>
    <w:autoRedefine/>
    <w:uiPriority w:val="39"/>
    <w:rsid w:val="00113A82"/>
    <w:pPr>
      <w:tabs>
        <w:tab w:val="left" w:pos="425"/>
        <w:tab w:val="right" w:pos="8505"/>
      </w:tabs>
      <w:spacing w:before="120"/>
      <w:ind w:left="425" w:hanging="425"/>
      <w:outlineLvl w:val="0"/>
    </w:pPr>
    <w:rPr>
      <w:rFonts w:ascii="Arial Black" w:hAnsi="Arial Black"/>
      <w:noProof/>
      <w:sz w:val="24"/>
      <w:lang w:val="en-US"/>
    </w:rPr>
  </w:style>
  <w:style w:type="paragraph" w:styleId="Verzeichnis2">
    <w:name w:val="toc 2"/>
    <w:next w:val="Standard"/>
    <w:autoRedefine/>
    <w:uiPriority w:val="39"/>
    <w:rsid w:val="00C96716"/>
    <w:pPr>
      <w:tabs>
        <w:tab w:val="left" w:pos="1077"/>
        <w:tab w:val="right" w:leader="dot" w:pos="8505"/>
      </w:tabs>
      <w:spacing w:before="120"/>
      <w:ind w:left="425"/>
    </w:pPr>
    <w:rPr>
      <w:b/>
      <w:noProof/>
    </w:rPr>
  </w:style>
  <w:style w:type="paragraph" w:styleId="Verzeichnis3">
    <w:name w:val="toc 3"/>
    <w:next w:val="Standard"/>
    <w:autoRedefine/>
    <w:uiPriority w:val="39"/>
    <w:rsid w:val="004E57BC"/>
    <w:pPr>
      <w:tabs>
        <w:tab w:val="left" w:pos="1418"/>
        <w:tab w:val="right" w:leader="dot" w:pos="8505"/>
      </w:tabs>
      <w:spacing w:before="120"/>
      <w:ind w:left="709"/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4E57BC"/>
    <w:pPr>
      <w:tabs>
        <w:tab w:val="left" w:pos="1985"/>
        <w:tab w:val="right" w:leader="dot" w:pos="8505"/>
      </w:tabs>
      <w:ind w:left="993"/>
    </w:pPr>
  </w:style>
  <w:style w:type="paragraph" w:styleId="Verzeichnis5">
    <w:name w:val="toc 5"/>
    <w:basedOn w:val="Standard"/>
    <w:next w:val="Standard"/>
    <w:autoRedefine/>
    <w:uiPriority w:val="39"/>
    <w:rsid w:val="004E57BC"/>
    <w:pPr>
      <w:tabs>
        <w:tab w:val="left" w:pos="2268"/>
        <w:tab w:val="right" w:leader="dot" w:pos="8505"/>
      </w:tabs>
      <w:ind w:left="1134"/>
    </w:pPr>
    <w:rPr>
      <w:noProof/>
    </w:rPr>
  </w:style>
  <w:style w:type="paragraph" w:styleId="Verzeichnis6">
    <w:name w:val="toc 6"/>
    <w:basedOn w:val="Standard"/>
    <w:next w:val="Standard"/>
    <w:autoRedefine/>
    <w:semiHidden/>
    <w:rsid w:val="00B32300"/>
    <w:pPr>
      <w:ind w:left="1000"/>
    </w:pPr>
  </w:style>
  <w:style w:type="paragraph" w:styleId="Verzeichnis7">
    <w:name w:val="toc 7"/>
    <w:basedOn w:val="Standard"/>
    <w:next w:val="Standard"/>
    <w:autoRedefine/>
    <w:semiHidden/>
    <w:rsid w:val="00B32300"/>
    <w:pPr>
      <w:ind w:left="1200"/>
    </w:pPr>
  </w:style>
  <w:style w:type="paragraph" w:styleId="Verzeichnis8">
    <w:name w:val="toc 8"/>
    <w:basedOn w:val="Standard"/>
    <w:next w:val="Standard"/>
    <w:autoRedefine/>
    <w:semiHidden/>
    <w:rsid w:val="00B32300"/>
    <w:pPr>
      <w:ind w:left="1400"/>
    </w:pPr>
  </w:style>
  <w:style w:type="paragraph" w:styleId="Verzeichnis9">
    <w:name w:val="toc 9"/>
    <w:basedOn w:val="Standard"/>
    <w:next w:val="Standard"/>
    <w:autoRedefine/>
    <w:semiHidden/>
    <w:rsid w:val="00B32300"/>
    <w:pPr>
      <w:ind w:left="1600"/>
    </w:pPr>
  </w:style>
  <w:style w:type="character" w:styleId="Hyperlink">
    <w:name w:val="Hyperlink"/>
    <w:basedOn w:val="Absatz-Standardschriftart"/>
    <w:uiPriority w:val="99"/>
    <w:rsid w:val="001F386A"/>
    <w:rPr>
      <w:color w:val="90C01E"/>
      <w:u w:val="single"/>
    </w:rPr>
  </w:style>
  <w:style w:type="character" w:styleId="BesuchterLink">
    <w:name w:val="FollowedHyperlink"/>
    <w:basedOn w:val="Absatz-Standardschriftart"/>
    <w:semiHidden/>
    <w:rsid w:val="00B32300"/>
    <w:rPr>
      <w:color w:val="800080"/>
      <w:u w:val="single"/>
    </w:rPr>
  </w:style>
  <w:style w:type="paragraph" w:customStyle="1" w:styleId="TitelKUB">
    <w:name w:val="Titel KUB"/>
    <w:qFormat/>
    <w:rsid w:val="001F386A"/>
    <w:pPr>
      <w:spacing w:line="420" w:lineRule="exact"/>
    </w:pPr>
    <w:rPr>
      <w:b/>
      <w:color w:val="90C01E"/>
      <w:sz w:val="36"/>
    </w:rPr>
  </w:style>
  <w:style w:type="paragraph" w:customStyle="1" w:styleId="UntertitelKUB">
    <w:name w:val="Untertitel KUB"/>
    <w:qFormat/>
    <w:rsid w:val="00A654E1"/>
    <w:pPr>
      <w:spacing w:before="60" w:line="340" w:lineRule="exact"/>
    </w:pPr>
    <w:rPr>
      <w:rFonts w:eastAsia="+mn-ea" w:cs="Arial"/>
      <w:b/>
      <w:sz w:val="28"/>
    </w:rPr>
  </w:style>
  <w:style w:type="paragraph" w:customStyle="1" w:styleId="KategorieKUB">
    <w:name w:val="Kategorie KUB"/>
    <w:link w:val="KategorieKUBZchn"/>
    <w:qFormat/>
    <w:rsid w:val="001F386A"/>
    <w:pPr>
      <w:tabs>
        <w:tab w:val="right" w:pos="9044"/>
      </w:tabs>
      <w:spacing w:before="160"/>
    </w:pPr>
    <w:rPr>
      <w:b/>
      <w:bCs/>
      <w:color w:val="90C01E"/>
      <w:sz w:val="19"/>
      <w:szCs w:val="24"/>
    </w:rPr>
  </w:style>
  <w:style w:type="paragraph" w:customStyle="1" w:styleId="AuszeichnungKUB">
    <w:name w:val="Auszeichnung KUB"/>
    <w:basedOn w:val="Standard"/>
    <w:next w:val="Standard"/>
    <w:link w:val="AuszeichnungKUBZchn"/>
    <w:qFormat/>
    <w:rsid w:val="00B32300"/>
    <w:rPr>
      <w:b/>
    </w:rPr>
  </w:style>
  <w:style w:type="character" w:customStyle="1" w:styleId="Unterstrichen">
    <w:name w:val="Unterstrichen"/>
    <w:basedOn w:val="Absatz-Standardschriftart"/>
    <w:rsid w:val="00B32300"/>
    <w:rPr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sid w:val="00F23AE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12B56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A7369E"/>
    <w:rPr>
      <w:color w:val="808080"/>
    </w:rPr>
  </w:style>
  <w:style w:type="table" w:styleId="Tabellenraster">
    <w:name w:val="Table Grid"/>
    <w:basedOn w:val="NormaleTabelle"/>
    <w:uiPriority w:val="59"/>
    <w:rsid w:val="005463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ategorieTitelseiteKUB">
    <w:name w:val="Kategorie Titelseite KUB"/>
    <w:qFormat/>
    <w:rsid w:val="001F386A"/>
    <w:pPr>
      <w:framePr w:w="4190" w:h="646" w:hRule="exact" w:wrap="around" w:vAnchor="page" w:hAnchor="page" w:x="2604" w:y="2099" w:anchorLock="1"/>
    </w:pPr>
    <w:rPr>
      <w:b/>
      <w:noProof/>
      <w:color w:val="90C01E"/>
      <w:sz w:val="26"/>
      <w:szCs w:val="26"/>
    </w:rPr>
  </w:style>
  <w:style w:type="character" w:customStyle="1" w:styleId="AuszeichnungKUBZchn">
    <w:name w:val="Auszeichnung KUB Zchn"/>
    <w:basedOn w:val="Absatz-Standardschriftart"/>
    <w:link w:val="AuszeichnungKUB"/>
    <w:rsid w:val="00B83136"/>
    <w:rPr>
      <w:rFonts w:ascii="Arial" w:hAnsi="Arial"/>
      <w:b/>
      <w:szCs w:val="24"/>
    </w:rPr>
  </w:style>
  <w:style w:type="paragraph" w:customStyle="1" w:styleId="berschrift1KUB">
    <w:name w:val="Überschrift 1 KUB"/>
    <w:next w:val="Standard"/>
    <w:link w:val="berschrift1KUBZchn"/>
    <w:qFormat/>
    <w:rsid w:val="00477032"/>
    <w:pPr>
      <w:keepNext/>
      <w:numPr>
        <w:numId w:val="6"/>
      </w:numPr>
      <w:spacing w:before="480" w:after="240"/>
    </w:pPr>
    <w:rPr>
      <w:rFonts w:ascii="Arial Black" w:hAnsi="Arial Black" w:cs="Arial"/>
      <w:bCs/>
      <w:color w:val="000000"/>
      <w:sz w:val="24"/>
      <w:szCs w:val="24"/>
    </w:rPr>
  </w:style>
  <w:style w:type="paragraph" w:customStyle="1" w:styleId="berschrift2KUB">
    <w:name w:val="Überschrift 2 KUB"/>
    <w:next w:val="Standard"/>
    <w:link w:val="berschrift2KUBZchn"/>
    <w:qFormat/>
    <w:rsid w:val="00477032"/>
    <w:pPr>
      <w:keepNext/>
      <w:numPr>
        <w:ilvl w:val="1"/>
        <w:numId w:val="6"/>
      </w:numPr>
      <w:spacing w:before="240" w:after="120"/>
    </w:pPr>
    <w:rPr>
      <w:rFonts w:cs="Arial"/>
      <w:b/>
      <w:bCs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12B56"/>
    <w:rPr>
      <w:rFonts w:ascii="Arial Black" w:hAnsi="Arial Black" w:cs="Arial"/>
      <w:bCs/>
      <w:color w:val="000000"/>
      <w:sz w:val="24"/>
      <w:szCs w:val="24"/>
    </w:rPr>
  </w:style>
  <w:style w:type="character" w:customStyle="1" w:styleId="berschrift1KUBZchn">
    <w:name w:val="Überschrift 1 KUB Zchn"/>
    <w:basedOn w:val="berschrift1Zchn"/>
    <w:link w:val="berschrift1KUB"/>
    <w:rsid w:val="00477032"/>
    <w:rPr>
      <w:rFonts w:ascii="Arial Black" w:hAnsi="Arial Black" w:cs="Arial"/>
      <w:bCs/>
      <w:color w:val="000000"/>
      <w:sz w:val="24"/>
      <w:szCs w:val="24"/>
    </w:rPr>
  </w:style>
  <w:style w:type="paragraph" w:customStyle="1" w:styleId="berschrift3KUB">
    <w:name w:val="Überschrift 3 KUB"/>
    <w:next w:val="Standard"/>
    <w:link w:val="berschrift3KUBZchn"/>
    <w:qFormat/>
    <w:rsid w:val="00477032"/>
    <w:pPr>
      <w:keepNext/>
      <w:numPr>
        <w:ilvl w:val="2"/>
        <w:numId w:val="6"/>
      </w:numPr>
      <w:spacing w:before="240"/>
    </w:pPr>
    <w:rPr>
      <w:rFonts w:cs="Arial"/>
      <w:b/>
      <w:bCs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712B56"/>
    <w:rPr>
      <w:rFonts w:cs="Arial"/>
      <w:b/>
      <w:bCs/>
      <w:szCs w:val="24"/>
    </w:rPr>
  </w:style>
  <w:style w:type="character" w:customStyle="1" w:styleId="berschrift2KUBZchn">
    <w:name w:val="Überschrift 2 KUB Zchn"/>
    <w:basedOn w:val="berschrift2Zchn"/>
    <w:link w:val="berschrift2KUB"/>
    <w:rsid w:val="00477032"/>
    <w:rPr>
      <w:rFonts w:cs="Arial"/>
      <w:b/>
      <w:bCs/>
      <w:szCs w:val="24"/>
    </w:rPr>
  </w:style>
  <w:style w:type="paragraph" w:customStyle="1" w:styleId="berschrift4KUB">
    <w:name w:val="Überschrift 4 KUB"/>
    <w:next w:val="Standard"/>
    <w:qFormat/>
    <w:rsid w:val="00477032"/>
    <w:pPr>
      <w:keepNext/>
      <w:numPr>
        <w:ilvl w:val="3"/>
        <w:numId w:val="6"/>
      </w:numPr>
      <w:spacing w:before="240"/>
    </w:pPr>
    <w:rPr>
      <w:b/>
      <w:bCs/>
      <w:szCs w:val="28"/>
    </w:rPr>
  </w:style>
  <w:style w:type="character" w:customStyle="1" w:styleId="berschrift3Zchn">
    <w:name w:val="Überschrift 3 Zchn"/>
    <w:basedOn w:val="Absatz-Standardschriftart"/>
    <w:link w:val="berschrift3"/>
    <w:rsid w:val="00712B56"/>
    <w:rPr>
      <w:rFonts w:cs="Arial"/>
      <w:b/>
      <w:bCs/>
      <w:szCs w:val="24"/>
    </w:rPr>
  </w:style>
  <w:style w:type="character" w:customStyle="1" w:styleId="berschrift3KUBZchn">
    <w:name w:val="Überschrift 3 KUB Zchn"/>
    <w:basedOn w:val="berschrift3Zchn"/>
    <w:link w:val="berschrift3KUB"/>
    <w:rsid w:val="00477032"/>
    <w:rPr>
      <w:rFonts w:cs="Arial"/>
      <w:b/>
      <w:bCs/>
      <w:szCs w:val="24"/>
    </w:rPr>
  </w:style>
  <w:style w:type="paragraph" w:customStyle="1" w:styleId="berschrift5KUB">
    <w:name w:val="Überschrift 5 KUB"/>
    <w:next w:val="Standard"/>
    <w:qFormat/>
    <w:rsid w:val="00477032"/>
    <w:pPr>
      <w:keepNext/>
      <w:numPr>
        <w:ilvl w:val="4"/>
        <w:numId w:val="6"/>
      </w:numPr>
      <w:spacing w:before="240"/>
    </w:pPr>
    <w:rPr>
      <w:b/>
      <w:bCs/>
      <w:iCs/>
      <w:szCs w:val="26"/>
    </w:rPr>
  </w:style>
  <w:style w:type="paragraph" w:customStyle="1" w:styleId="InfotextKUB">
    <w:name w:val="Infotext KUB"/>
    <w:qFormat/>
    <w:rsid w:val="001F386A"/>
    <w:pPr>
      <w:tabs>
        <w:tab w:val="right" w:pos="9072"/>
      </w:tabs>
    </w:pPr>
    <w:rPr>
      <w:color w:val="90C01E"/>
      <w:sz w:val="18"/>
      <w:szCs w:val="24"/>
    </w:rPr>
  </w:style>
  <w:style w:type="character" w:customStyle="1" w:styleId="KategorieKUBZchn">
    <w:name w:val="Kategorie KUB Zchn"/>
    <w:basedOn w:val="Absatz-Standardschriftart"/>
    <w:link w:val="KategorieKUB"/>
    <w:rsid w:val="001F386A"/>
    <w:rPr>
      <w:b/>
      <w:bCs/>
      <w:color w:val="90C01E"/>
      <w:sz w:val="19"/>
      <w:szCs w:val="24"/>
    </w:rPr>
  </w:style>
  <w:style w:type="numbering" w:customStyle="1" w:styleId="AufzhlunggrnKUB">
    <w:name w:val="Aufzählung grün KUB"/>
    <w:basedOn w:val="KeineListe"/>
    <w:uiPriority w:val="99"/>
    <w:rsid w:val="002C2927"/>
    <w:pPr>
      <w:numPr>
        <w:numId w:val="4"/>
      </w:numPr>
    </w:pPr>
  </w:style>
  <w:style w:type="paragraph" w:styleId="Aufzhlungszeichen">
    <w:name w:val="List Bullet"/>
    <w:basedOn w:val="Standard"/>
    <w:uiPriority w:val="99"/>
    <w:semiHidden/>
    <w:rsid w:val="002E073E"/>
    <w:pPr>
      <w:numPr>
        <w:numId w:val="3"/>
      </w:numPr>
      <w:contextualSpacing/>
    </w:pPr>
  </w:style>
  <w:style w:type="numbering" w:customStyle="1" w:styleId="AufzhlungorangeKUB">
    <w:name w:val="Aufzählung orange KUB"/>
    <w:basedOn w:val="AufzhlunggrnKUB"/>
    <w:uiPriority w:val="99"/>
    <w:rsid w:val="002C2927"/>
    <w:pPr>
      <w:numPr>
        <w:numId w:val="5"/>
      </w:numPr>
    </w:pPr>
  </w:style>
  <w:style w:type="paragraph" w:styleId="Liste">
    <w:name w:val="List"/>
    <w:basedOn w:val="Standard"/>
    <w:uiPriority w:val="99"/>
    <w:semiHidden/>
    <w:qFormat/>
    <w:rsid w:val="00E0021C"/>
    <w:pPr>
      <w:ind w:left="283" w:hanging="283"/>
      <w:contextualSpacing/>
    </w:pPr>
  </w:style>
  <w:style w:type="table" w:customStyle="1" w:styleId="TabelleKopfschattiertKUB">
    <w:name w:val="Tabelle Kopf schattiert KUB"/>
    <w:basedOn w:val="TabelleKUB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TabelleKopfundSpalteschattiertKUB">
    <w:name w:val="Tabelle Kopf und Spalte schattiert KUB"/>
    <w:basedOn w:val="TabelleKUB"/>
    <w:uiPriority w:val="99"/>
    <w:rsid w:val="00964D28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TabelleKUB">
    <w:name w:val="Tabelle KUB"/>
    <w:basedOn w:val="NormaleTabelle"/>
    <w:uiPriority w:val="99"/>
    <w:rsid w:val="00964D28"/>
    <w:rPr>
      <w:sz w:val="18"/>
    </w:rPr>
    <w:tblPr>
      <w:tblInd w:w="85" w:type="dxa"/>
      <w:tblBorders>
        <w:top w:val="single" w:sz="6" w:space="0" w:color="03752E" w:themeColor="accent1"/>
        <w:left w:val="single" w:sz="6" w:space="0" w:color="03752E" w:themeColor="accent1"/>
        <w:bottom w:val="single" w:sz="6" w:space="0" w:color="03752E" w:themeColor="accent1"/>
        <w:right w:val="single" w:sz="6" w:space="0" w:color="03752E" w:themeColor="accent1"/>
        <w:insideH w:val="single" w:sz="6" w:space="0" w:color="03752E" w:themeColor="accent1"/>
        <w:insideV w:val="single" w:sz="6" w:space="0" w:color="03752E" w:themeColor="accen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 w:val="0"/>
        <w:sz w:val="18"/>
      </w:rPr>
    </w:tblStylePr>
  </w:style>
  <w:style w:type="table" w:customStyle="1" w:styleId="TabelleSpalteschattiertKUB">
    <w:name w:val="Tabelle Spalte schattiert KUB"/>
    <w:basedOn w:val="TabelleKUB"/>
    <w:uiPriority w:val="99"/>
    <w:rsid w:val="00964D28"/>
    <w:tblPr/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numbering" w:customStyle="1" w:styleId="berschriftenlisteKUB">
    <w:name w:val="Überschriftenliste KUB"/>
    <w:uiPriority w:val="99"/>
    <w:rsid w:val="00B233DB"/>
    <w:pPr>
      <w:numPr>
        <w:numId w:val="6"/>
      </w:numPr>
    </w:pPr>
  </w:style>
  <w:style w:type="paragraph" w:customStyle="1" w:styleId="TabellentextKUB">
    <w:name w:val="Tabellentext KUB"/>
    <w:basedOn w:val="Standard"/>
    <w:qFormat/>
    <w:rsid w:val="00D016C7"/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rsid w:val="009A2AED"/>
    <w:rPr>
      <w:szCs w:val="24"/>
    </w:rPr>
  </w:style>
  <w:style w:type="paragraph" w:styleId="Kopfzeile">
    <w:name w:val="header"/>
    <w:basedOn w:val="Standard"/>
    <w:link w:val="KopfzeileZchn"/>
    <w:unhideWhenUsed/>
    <w:rsid w:val="00E7511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7511F"/>
    <w:rPr>
      <w:szCs w:val="24"/>
    </w:rPr>
  </w:style>
  <w:style w:type="paragraph" w:customStyle="1" w:styleId="Dokumentenklassifizierung">
    <w:name w:val="Dokumentenklassifizierung"/>
    <w:basedOn w:val="TabellentextKUB"/>
    <w:rsid w:val="007368BC"/>
  </w:style>
  <w:style w:type="paragraph" w:styleId="Titel">
    <w:name w:val="Title"/>
    <w:basedOn w:val="Standard"/>
    <w:next w:val="Standard"/>
    <w:link w:val="TitelZchn"/>
    <w:uiPriority w:val="10"/>
    <w:qFormat/>
    <w:rsid w:val="00076B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76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KUBAufzhlunggrn">
    <w:name w:val="KUB Aufzählung grün"/>
    <w:basedOn w:val="KeineListe"/>
    <w:uiPriority w:val="99"/>
    <w:rsid w:val="007B7F49"/>
    <w:pPr>
      <w:numPr>
        <w:numId w:val="7"/>
      </w:numPr>
    </w:pPr>
  </w:style>
  <w:style w:type="paragraph" w:customStyle="1" w:styleId="AufzhlungGrn">
    <w:name w:val="Aufzählung Grün"/>
    <w:basedOn w:val="Standard"/>
    <w:rsid w:val="007B7F49"/>
    <w:pPr>
      <w:numPr>
        <w:numId w:val="8"/>
      </w:numPr>
    </w:pPr>
  </w:style>
  <w:style w:type="numbering" w:customStyle="1" w:styleId="KUBAufzhlungorange">
    <w:name w:val="KUB Aufzählung orange"/>
    <w:basedOn w:val="KUBAufzhlunggrn"/>
    <w:uiPriority w:val="99"/>
    <w:rsid w:val="007B7F49"/>
    <w:pPr>
      <w:numPr>
        <w:numId w:val="9"/>
      </w:numPr>
    </w:pPr>
  </w:style>
  <w:style w:type="paragraph" w:customStyle="1" w:styleId="AufzhlungOrange">
    <w:name w:val="Aufzählung Orange"/>
    <w:basedOn w:val="Standard"/>
    <w:rsid w:val="007B7F49"/>
    <w:pPr>
      <w:numPr>
        <w:numId w:val="10"/>
      </w:numPr>
      <w:tabs>
        <w:tab w:val="clear" w:pos="227"/>
      </w:tabs>
      <w:ind w:left="720" w:hanging="360"/>
    </w:pPr>
  </w:style>
  <w:style w:type="paragraph" w:styleId="Listenabsatz">
    <w:name w:val="List Paragraph"/>
    <w:basedOn w:val="Standard"/>
    <w:uiPriority w:val="34"/>
    <w:qFormat/>
    <w:rsid w:val="008B1D2B"/>
    <w:pPr>
      <w:ind w:left="720"/>
      <w:contextualSpacing/>
    </w:pPr>
  </w:style>
  <w:style w:type="character" w:customStyle="1" w:styleId="berschrift4Zchn">
    <w:name w:val="Überschrift 4 Zchn"/>
    <w:basedOn w:val="Absatz-Standardschriftart"/>
    <w:link w:val="berschrift4"/>
    <w:rsid w:val="007E65F1"/>
    <w:rPr>
      <w:b/>
      <w:bCs/>
      <w:szCs w:val="28"/>
    </w:rPr>
  </w:style>
  <w:style w:type="character" w:customStyle="1" w:styleId="berschrift5Zchn">
    <w:name w:val="Überschrift 5 Zchn"/>
    <w:basedOn w:val="Absatz-Standardschriftart"/>
    <w:link w:val="berschrift5"/>
    <w:rsid w:val="007E65F1"/>
    <w:rPr>
      <w:b/>
      <w:bCs/>
      <w:iCs/>
      <w:szCs w:val="26"/>
    </w:rPr>
  </w:style>
  <w:style w:type="character" w:customStyle="1" w:styleId="berschrift6Zchn">
    <w:name w:val="Überschrift 6 Zchn"/>
    <w:basedOn w:val="Absatz-Standardschriftart"/>
    <w:link w:val="berschrift6"/>
    <w:semiHidden/>
    <w:rsid w:val="007E65F1"/>
    <w:rPr>
      <w:rFonts w:ascii="Times New Roman" w:hAnsi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7E65F1"/>
    <w:rPr>
      <w:rFonts w:ascii="Times New Roman" w:hAnsi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semiHidden/>
    <w:rsid w:val="007E65F1"/>
    <w:rPr>
      <w:rFonts w:ascii="Times New Roman" w:hAnsi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semiHidden/>
    <w:rsid w:val="007E65F1"/>
    <w:rPr>
      <w:rFonts w:cs="Arial"/>
      <w:sz w:val="22"/>
      <w:szCs w:val="22"/>
    </w:rPr>
  </w:style>
  <w:style w:type="paragraph" w:customStyle="1" w:styleId="Fusszeile">
    <w:name w:val="Fusszeile"/>
    <w:basedOn w:val="Standard"/>
    <w:uiPriority w:val="99"/>
    <w:qFormat/>
    <w:rsid w:val="007E65F1"/>
  </w:style>
  <w:style w:type="table" w:styleId="MittlereSchattierung1-Akzent1">
    <w:name w:val="Medium Shading 1 Accent 1"/>
    <w:basedOn w:val="NormaleTabelle"/>
    <w:uiPriority w:val="63"/>
    <w:rsid w:val="007E65F1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8" w:space="0" w:color="05D453" w:themeColor="accent1" w:themeTint="BF"/>
        <w:left w:val="single" w:sz="8" w:space="0" w:color="05D453" w:themeColor="accent1" w:themeTint="BF"/>
        <w:bottom w:val="single" w:sz="8" w:space="0" w:color="05D453" w:themeColor="accent1" w:themeTint="BF"/>
        <w:right w:val="single" w:sz="8" w:space="0" w:color="05D453" w:themeColor="accent1" w:themeTint="BF"/>
        <w:insideH w:val="single" w:sz="8" w:space="0" w:color="05D453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5D453" w:themeColor="accent1" w:themeTint="BF"/>
          <w:left w:val="single" w:sz="8" w:space="0" w:color="05D453" w:themeColor="accent1" w:themeTint="BF"/>
          <w:bottom w:val="single" w:sz="8" w:space="0" w:color="05D453" w:themeColor="accent1" w:themeTint="BF"/>
          <w:right w:val="single" w:sz="8" w:space="0" w:color="05D453" w:themeColor="accent1" w:themeTint="BF"/>
          <w:insideH w:val="nil"/>
          <w:insideV w:val="nil"/>
        </w:tcBorders>
        <w:shd w:val="clear" w:color="auto" w:fill="03752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5D453" w:themeColor="accent1" w:themeTint="BF"/>
          <w:left w:val="single" w:sz="8" w:space="0" w:color="05D453" w:themeColor="accent1" w:themeTint="BF"/>
          <w:bottom w:val="single" w:sz="8" w:space="0" w:color="05D453" w:themeColor="accent1" w:themeTint="BF"/>
          <w:right w:val="single" w:sz="8" w:space="0" w:color="05D45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FCC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0FCC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Untertitel">
    <w:name w:val="Subtitle"/>
    <w:basedOn w:val="Standard"/>
    <w:next w:val="Standard"/>
    <w:link w:val="UntertitelZchn"/>
    <w:uiPriority w:val="11"/>
    <w:qFormat/>
    <w:rsid w:val="007E65F1"/>
    <w:pPr>
      <w:numPr>
        <w:ilvl w:val="1"/>
      </w:numPr>
    </w:pPr>
    <w:rPr>
      <w:rFonts w:asciiTheme="majorHAnsi" w:eastAsiaTheme="majorEastAsia" w:hAnsiTheme="majorHAnsi" w:cstheme="majorBidi"/>
      <w:i/>
      <w:iCs/>
      <w:color w:val="03752E" w:themeColor="accent1"/>
      <w:spacing w:val="15"/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E65F1"/>
    <w:rPr>
      <w:rFonts w:asciiTheme="majorHAnsi" w:eastAsiaTheme="majorEastAsia" w:hAnsiTheme="majorHAnsi" w:cstheme="majorBidi"/>
      <w:i/>
      <w:iCs/>
      <w:color w:val="03752E" w:themeColor="accent1"/>
      <w:spacing w:val="15"/>
      <w:sz w:val="28"/>
      <w:szCs w:val="24"/>
    </w:rPr>
  </w:style>
  <w:style w:type="character" w:styleId="Hervorhebung">
    <w:name w:val="Emphasis"/>
    <w:basedOn w:val="Absatz-Standardschriftart"/>
    <w:uiPriority w:val="20"/>
    <w:qFormat/>
    <w:rsid w:val="007E65F1"/>
    <w:rPr>
      <w:i/>
      <w:iCs/>
    </w:rPr>
  </w:style>
  <w:style w:type="table" w:customStyle="1" w:styleId="KUBTabelle">
    <w:name w:val="KUB Tabelle"/>
    <w:basedOn w:val="NormaleTabelle"/>
    <w:uiPriority w:val="99"/>
    <w:rsid w:val="007E65F1"/>
    <w:rPr>
      <w:sz w:val="18"/>
    </w:rPr>
    <w:tblPr>
      <w:tblInd w:w="85" w:type="dxa"/>
      <w:tblBorders>
        <w:top w:val="single" w:sz="6" w:space="0" w:color="03752E" w:themeColor="accent1"/>
        <w:left w:val="single" w:sz="6" w:space="0" w:color="03752E" w:themeColor="accent1"/>
        <w:bottom w:val="single" w:sz="6" w:space="0" w:color="03752E" w:themeColor="accent1"/>
        <w:right w:val="single" w:sz="6" w:space="0" w:color="03752E" w:themeColor="accent1"/>
        <w:insideH w:val="single" w:sz="6" w:space="0" w:color="03752E" w:themeColor="accent1"/>
        <w:insideV w:val="single" w:sz="6" w:space="0" w:color="03752E" w:themeColor="accent1"/>
      </w:tblBorders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 w:val="0"/>
        <w:sz w:val="18"/>
      </w:rPr>
    </w:tblStylePr>
  </w:style>
  <w:style w:type="table" w:customStyle="1" w:styleId="KUBTabelleKopfschattiert">
    <w:name w:val="KUB Tabelle Kopf schattiert"/>
    <w:basedOn w:val="KUBTabelle"/>
    <w:uiPriority w:val="99"/>
    <w:rsid w:val="007E65F1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KopfundSpalteschattiert">
    <w:name w:val="KUB Tabelle Kopf und Spalte schattiert"/>
    <w:basedOn w:val="KUBTabelle"/>
    <w:uiPriority w:val="99"/>
    <w:rsid w:val="007E65F1"/>
    <w:tblPr/>
    <w:tblStylePr w:type="firstRow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table" w:customStyle="1" w:styleId="KUBTabelleSpalteschattiert">
    <w:name w:val="KUB Tabelle Spalte schattiert"/>
    <w:basedOn w:val="KUBTabelle"/>
    <w:uiPriority w:val="99"/>
    <w:rsid w:val="007E65F1"/>
    <w:tblPr/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/>
        <w:sz w:val="18"/>
      </w:rPr>
      <w:tblPr/>
      <w:tcPr>
        <w:shd w:val="clear" w:color="auto" w:fill="CFCFCF" w:themeFill="background2" w:themeFillTint="66"/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E65F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E65F1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E65F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E65F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E65F1"/>
    <w:rPr>
      <w:b/>
      <w:bCs/>
    </w:rPr>
  </w:style>
  <w:style w:type="paragraph" w:styleId="berarbeitung">
    <w:name w:val="Revision"/>
    <w:hidden/>
    <w:uiPriority w:val="99"/>
    <w:semiHidden/>
    <w:rsid w:val="007E65F1"/>
    <w:rPr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E65F1"/>
    <w:rPr>
      <w:color w:val="605E5C"/>
      <w:shd w:val="clear" w:color="auto" w:fill="E1DFDD"/>
    </w:rPr>
  </w:style>
  <w:style w:type="character" w:customStyle="1" w:styleId="cf01">
    <w:name w:val="cf01"/>
    <w:basedOn w:val="Absatz-Standardschriftart"/>
    <w:rsid w:val="007E65F1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6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5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yperlink" Target="mailto:CDC@kubus-it.de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datenschutz@kubus-it.de" TargetMode="Externa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kubinet.kubus-it.de/8/673/_layouts/15/start.aspx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yperlink" Target="https://datentransportportalextern.kubus-it.d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yperlink" Target="https://www.kubus-it.de/datenschut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NWENDUNGEN\OFFICE\Vorlagen\kubusIT\Le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1B492090D84EC1A96235C4F29CC8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3F762-CBB7-4975-A4A4-A413115C08C0}"/>
      </w:docPartPr>
      <w:docPartBody>
        <w:p w:rsidR="00447303" w:rsidRDefault="004B564F" w:rsidP="004B564F">
          <w:pPr>
            <w:pStyle w:val="481B492090D84EC1A96235C4F29CC8C9"/>
          </w:pPr>
          <w:r w:rsidRPr="00E64A5C">
            <w:rPr>
              <w:rStyle w:val="Platzhaltertext"/>
            </w:rPr>
            <w:t>[KUB_Dokumentart]</w:t>
          </w:r>
        </w:p>
      </w:docPartBody>
    </w:docPart>
    <w:docPart>
      <w:docPartPr>
        <w:name w:val="C18AA89F2C254357B0C9D800F44DEA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D8099-2954-4616-A174-DC76200D97D0}"/>
      </w:docPartPr>
      <w:docPartBody>
        <w:p w:rsidR="00447303" w:rsidRDefault="004B564F" w:rsidP="004B564F">
          <w:pPr>
            <w:pStyle w:val="C18AA89F2C254357B0C9D800F44DEA2F"/>
          </w:pPr>
          <w:r w:rsidRPr="00190FFF">
            <w:rPr>
              <w:rStyle w:val="Platzhaltertext"/>
            </w:rPr>
            <w:t>[Autor]</w:t>
          </w:r>
        </w:p>
      </w:docPartBody>
    </w:docPart>
    <w:docPart>
      <w:docPartPr>
        <w:name w:val="A4237C6F9F8E494A81C72A6EEDB09C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274D52-8699-45F3-A3CC-273AFE15D5AA}"/>
      </w:docPartPr>
      <w:docPartBody>
        <w:p w:rsidR="00447303" w:rsidRDefault="004B564F" w:rsidP="004B564F">
          <w:pPr>
            <w:pStyle w:val="A4237C6F9F8E494A81C72A6EEDB09C0D"/>
          </w:pPr>
          <w:r w:rsidRPr="008F0674">
            <w:rPr>
              <w:rStyle w:val="Platzhaltertext"/>
            </w:rPr>
            <w:t>Wählen Sie ein Element aus.</w:t>
          </w:r>
        </w:p>
      </w:docPartBody>
    </w:docPart>
    <w:docPart>
      <w:docPartPr>
        <w:name w:val="30B9B23AC1C94A00AF7AA4A3883222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25C7E9-41D0-4D22-82BA-DB95B2AD8F8C}"/>
      </w:docPartPr>
      <w:docPartBody>
        <w:p w:rsidR="00B276F8" w:rsidRDefault="00425127" w:rsidP="00425127">
          <w:pPr>
            <w:pStyle w:val="30B9B23AC1C94A00AF7AA4A3883222E91"/>
          </w:pPr>
          <w:r w:rsidRPr="002A160C">
            <w:rPr>
              <w:rStyle w:val="Platzhaltertext"/>
            </w:rPr>
            <w:t>[Kategorie]</w:t>
          </w:r>
        </w:p>
      </w:docPartBody>
    </w:docPart>
    <w:docPart>
      <w:docPartPr>
        <w:name w:val="08100B186DCD4242A06F991BBC3951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E0C9F0-5C7C-46D2-AFA6-90065D91D70B}"/>
      </w:docPartPr>
      <w:docPartBody>
        <w:p w:rsidR="00B276F8" w:rsidRDefault="00425127" w:rsidP="00425127">
          <w:pPr>
            <w:pStyle w:val="08100B186DCD4242A06F991BBC39516C1"/>
          </w:pPr>
          <w:r w:rsidRPr="0009655E">
            <w:rPr>
              <w:rStyle w:val="Platzhaltertext"/>
            </w:rPr>
            <w:t>Wählen Sie ein Element aus.</w:t>
          </w:r>
        </w:p>
      </w:docPartBody>
    </w:docPart>
    <w:docPart>
      <w:docPartPr>
        <w:name w:val="09FC0A77C99647CE8A1163BE45849D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0B81B6-3F98-4F0F-8FD3-19664225F4AD}"/>
      </w:docPartPr>
      <w:docPartBody>
        <w:p w:rsidR="00B276F8" w:rsidRDefault="00425127" w:rsidP="00425127">
          <w:pPr>
            <w:pStyle w:val="09FC0A77C99647CE8A1163BE45849D331"/>
          </w:pPr>
          <w:r w:rsidRPr="0009655E">
            <w:rPr>
              <w:rStyle w:val="Platzhaltertext"/>
            </w:rPr>
            <w:t>Wählen Sie ein Element aus.</w:t>
          </w:r>
        </w:p>
      </w:docPartBody>
    </w:docPart>
    <w:docPart>
      <w:docPartPr>
        <w:name w:val="AF4E0B77E30E4737AB6ED5BAD8CFB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DFA0DA-7E9B-4D77-8785-5C09EAE76BCD}"/>
      </w:docPartPr>
      <w:docPartBody>
        <w:p w:rsidR="00B276F8" w:rsidRDefault="00425127" w:rsidP="00425127">
          <w:pPr>
            <w:pStyle w:val="AF4E0B77E30E4737AB6ED5BAD8CFB3F81"/>
          </w:pPr>
          <w:r w:rsidRPr="0009655E">
            <w:rPr>
              <w:rStyle w:val="Platzhaltertext"/>
            </w:rPr>
            <w:t>Wählen Sie ein Element aus.</w:t>
          </w:r>
        </w:p>
      </w:docPartBody>
    </w:docPart>
    <w:docPart>
      <w:docPartPr>
        <w:name w:val="AD9AF86BCA7E45CF820A7298AAB834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6E6428-CAF6-47F7-8151-91BC3CDA3FA8}"/>
      </w:docPartPr>
      <w:docPartBody>
        <w:p w:rsidR="00B276F8" w:rsidRDefault="00425127" w:rsidP="00425127">
          <w:pPr>
            <w:pStyle w:val="AD9AF86BCA7E45CF820A7298AAB834211"/>
          </w:pPr>
          <w:r w:rsidRPr="0009655E">
            <w:rPr>
              <w:rStyle w:val="Platzhaltertext"/>
            </w:rPr>
            <w:t>Wählen Sie ein Element aus.</w:t>
          </w:r>
        </w:p>
      </w:docPartBody>
    </w:docPart>
    <w:docPart>
      <w:docPartPr>
        <w:name w:val="E3ECDCB40131473B87704818AA37B5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574439-E924-47E7-B57A-F456868158D6}"/>
      </w:docPartPr>
      <w:docPartBody>
        <w:p w:rsidR="00B276F8" w:rsidRDefault="00425127" w:rsidP="00425127">
          <w:pPr>
            <w:pStyle w:val="E3ECDCB40131473B87704818AA37B5501"/>
          </w:pPr>
          <w:r w:rsidRPr="0009655E">
            <w:rPr>
              <w:rStyle w:val="Platzhaltertext"/>
            </w:rPr>
            <w:t>Wählen Sie ein Element aus.</w:t>
          </w:r>
        </w:p>
      </w:docPartBody>
    </w:docPart>
    <w:docPart>
      <w:docPartPr>
        <w:name w:val="96D57BAFCDB746BF97154C6CA20A26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379C13-EC70-4DCD-AF1E-694C7072C986}"/>
      </w:docPartPr>
      <w:docPartBody>
        <w:p w:rsidR="00425127" w:rsidRDefault="00425127" w:rsidP="00425127">
          <w:pPr>
            <w:pStyle w:val="96D57BAFCDB746BF97154C6CA20A262C"/>
          </w:pPr>
          <w:r w:rsidRPr="0009655E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A48"/>
    <w:rsid w:val="0001737F"/>
    <w:rsid w:val="000273AF"/>
    <w:rsid w:val="00030BC5"/>
    <w:rsid w:val="001937AA"/>
    <w:rsid w:val="00344DBB"/>
    <w:rsid w:val="003D2CCB"/>
    <w:rsid w:val="00400E85"/>
    <w:rsid w:val="00425127"/>
    <w:rsid w:val="00447303"/>
    <w:rsid w:val="004B564F"/>
    <w:rsid w:val="0055093C"/>
    <w:rsid w:val="005B6B21"/>
    <w:rsid w:val="00640A78"/>
    <w:rsid w:val="006A7E30"/>
    <w:rsid w:val="006B5FA6"/>
    <w:rsid w:val="00724B4A"/>
    <w:rsid w:val="007D2B7D"/>
    <w:rsid w:val="0084090E"/>
    <w:rsid w:val="008B4AFF"/>
    <w:rsid w:val="008D1B02"/>
    <w:rsid w:val="008D719E"/>
    <w:rsid w:val="00A906BC"/>
    <w:rsid w:val="00B276F8"/>
    <w:rsid w:val="00B628E8"/>
    <w:rsid w:val="00C012B4"/>
    <w:rsid w:val="00C064DC"/>
    <w:rsid w:val="00C26C1E"/>
    <w:rsid w:val="00C80C30"/>
    <w:rsid w:val="00D40E91"/>
    <w:rsid w:val="00D75F01"/>
    <w:rsid w:val="00DB311C"/>
    <w:rsid w:val="00E40A08"/>
    <w:rsid w:val="00ED1A48"/>
    <w:rsid w:val="00ED7761"/>
    <w:rsid w:val="00F24450"/>
    <w:rsid w:val="00F9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127"/>
    <w:rPr>
      <w:color w:val="808080"/>
    </w:rPr>
  </w:style>
  <w:style w:type="paragraph" w:customStyle="1" w:styleId="481B492090D84EC1A96235C4F29CC8C9">
    <w:name w:val="481B492090D84EC1A96235C4F29CC8C9"/>
    <w:rsid w:val="004B564F"/>
    <w:rPr>
      <w:kern w:val="2"/>
      <w14:ligatures w14:val="standardContextual"/>
    </w:rPr>
  </w:style>
  <w:style w:type="paragraph" w:customStyle="1" w:styleId="C18AA89F2C254357B0C9D800F44DEA2F">
    <w:name w:val="C18AA89F2C254357B0C9D800F44DEA2F"/>
    <w:rsid w:val="004B564F"/>
    <w:rPr>
      <w:kern w:val="2"/>
      <w14:ligatures w14:val="standardContextual"/>
    </w:rPr>
  </w:style>
  <w:style w:type="paragraph" w:customStyle="1" w:styleId="A4237C6F9F8E494A81C72A6EEDB09C0D">
    <w:name w:val="A4237C6F9F8E494A81C72A6EEDB09C0D"/>
    <w:rsid w:val="004B564F"/>
    <w:rPr>
      <w:kern w:val="2"/>
      <w14:ligatures w14:val="standardContextual"/>
    </w:rPr>
  </w:style>
  <w:style w:type="paragraph" w:customStyle="1" w:styleId="96D57BAFCDB746BF97154C6CA20A262C">
    <w:name w:val="96D57BAFCDB746BF97154C6CA20A262C"/>
    <w:rsid w:val="00425127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08100B186DCD4242A06F991BBC39516C1">
    <w:name w:val="08100B186DCD4242A06F991BBC39516C1"/>
    <w:rsid w:val="00425127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09FC0A77C99647CE8A1163BE45849D331">
    <w:name w:val="09FC0A77C99647CE8A1163BE45849D331"/>
    <w:rsid w:val="00425127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AF4E0B77E30E4737AB6ED5BAD8CFB3F81">
    <w:name w:val="AF4E0B77E30E4737AB6ED5BAD8CFB3F81"/>
    <w:rsid w:val="00425127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AD9AF86BCA7E45CF820A7298AAB834211">
    <w:name w:val="AD9AF86BCA7E45CF820A7298AAB834211"/>
    <w:rsid w:val="00425127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E3ECDCB40131473B87704818AA37B5501">
    <w:name w:val="E3ECDCB40131473B87704818AA37B5501"/>
    <w:rsid w:val="00425127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30B9B23AC1C94A00AF7AA4A3883222E91">
    <w:name w:val="30B9B23AC1C94A00AF7AA4A3883222E91"/>
    <w:rsid w:val="00425127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kubus-IT">
  <a:themeElements>
    <a:clrScheme name="kubus-IT">
      <a:dk1>
        <a:sysClr val="windowText" lastClr="000000"/>
      </a:dk1>
      <a:lt1>
        <a:sysClr val="window" lastClr="FFFFFF"/>
      </a:lt1>
      <a:dk2>
        <a:srgbClr val="F39219"/>
      </a:dk2>
      <a:lt2>
        <a:srgbClr val="878787"/>
      </a:lt2>
      <a:accent1>
        <a:srgbClr val="03752E"/>
      </a:accent1>
      <a:accent2>
        <a:srgbClr val="359057"/>
      </a:accent2>
      <a:accent3>
        <a:srgbClr val="67AC81"/>
      </a:accent3>
      <a:accent4>
        <a:srgbClr val="9AC7AB"/>
      </a:accent4>
      <a:accent5>
        <a:srgbClr val="CCE3D5"/>
      </a:accent5>
      <a:accent6>
        <a:srgbClr val="90C01E"/>
      </a:accent6>
      <a:hlink>
        <a:srgbClr val="000000"/>
      </a:hlink>
      <a:folHlink>
        <a:srgbClr val="03752E"/>
      </a:folHlink>
    </a:clrScheme>
    <a:fontScheme name="Benutzerdefiniert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160de7f8-f189-48c7-ac0c-454677ef3e11" ContentTypeId="0x0101003CD64EBB99675B47999179C138A0E6D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ub_Dokument" ma:contentTypeID="0x0101003CD64EBB99675B47999179C138A0E6D4006EF4B0E4BFBAE340A6D2BF3F791E9A33" ma:contentTypeVersion="" ma:contentTypeDescription="Inhaltstyp Dokument der kubus IT" ma:contentTypeScope="" ma:versionID="41ab15cfd4617e5b0f82e3f99c0a3782">
  <xsd:schema xmlns:xsd="http://www.w3.org/2001/XMLSchema" xmlns:xs="http://www.w3.org/2001/XMLSchema" xmlns:p="http://schemas.microsoft.com/office/2006/metadata/properties" xmlns:ns2="0f30b0a4-a4ad-4b69-bbb6-f3eb14138260" xmlns:ns3="7fe2a2dc-be63-43a6-b1d7-504b4c2a6e57" targetNamespace="http://schemas.microsoft.com/office/2006/metadata/properties" ma:root="true" ma:fieldsID="439daffb748c92f173dcf95f6ae05235" ns2:_="" ns3:_="">
    <xsd:import namespace="0f30b0a4-a4ad-4b69-bbb6-f3eb14138260"/>
    <xsd:import namespace="7fe2a2dc-be63-43a6-b1d7-504b4c2a6e57"/>
    <xsd:element name="properties">
      <xsd:complexType>
        <xsd:sequence>
          <xsd:element name="documentManagement">
            <xsd:complexType>
              <xsd:all>
                <xsd:element ref="ns2:m080690ad171404d9779193e3a488287" minOccurs="0"/>
                <xsd:element ref="ns3:TaxCatchAll" minOccurs="0"/>
                <xsd:element ref="ns3:TaxCatchAllLabel" minOccurs="0"/>
                <xsd:element ref="ns2:jc28d766b5094c6ab24e0780df780d0c" minOccurs="0"/>
                <xsd:element ref="ns2:Klassifizier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30b0a4-a4ad-4b69-bbb6-f3eb14138260" elementFormDefault="qualified">
    <xsd:import namespace="http://schemas.microsoft.com/office/2006/documentManagement/types"/>
    <xsd:import namespace="http://schemas.microsoft.com/office/infopath/2007/PartnerControls"/>
    <xsd:element name="m080690ad171404d9779193e3a488287" ma:index="8" nillable="true" ma:taxonomy="true" ma:internalName="m080690ad171404d9779193e3a488287" ma:taxonomyFieldName="Themen_x0020_kubus_x0020_IT" ma:displayName="Themen kubus IT" ma:default="" ma:fieldId="{6080690a-d171-404d-9779-193e3a488287}" ma:sspId="160de7f8-f189-48c7-ac0c-454677ef3e11" ma:termSetId="70bf72fb-60b9-4e32-b6df-96125d150b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28d766b5094c6ab24e0780df780d0c" ma:index="12" nillable="true" ma:taxonomy="true" ma:internalName="jc28d766b5094c6ab24e0780df780d0c" ma:taxonomyFieldName="Kategorie_x0020_kubus_x0020_IT" ma:displayName="Kategorie kubus IT" ma:default="" ma:fieldId="{3c28d766-b509-4c6a-b24e-0780df780d0c}" ma:taxonomyMulti="true" ma:sspId="160de7f8-f189-48c7-ac0c-454677ef3e11" ma:termSetId="6f077182-09cc-402f-afd6-c30a05d63d9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lassifizierung" ma:index="14" nillable="true" ma:displayName="Klassifikation" ma:default="vertraulich" ma:format="Dropdown" ma:internalName="Klassifizierung">
      <xsd:simpleType>
        <xsd:restriction base="dms:Choice">
          <xsd:enumeration value="streng vertraulich"/>
          <xsd:enumeration value="vertraulich"/>
          <xsd:enumeration value="intern"/>
          <xsd:enumeration value="öffentlic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2a2dc-be63-43a6-b1d7-504b4c2a6e57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a049aeb3-43b9-4070-b84d-c78f9de2adc2}" ma:internalName="TaxCatchAll" ma:showField="CatchAllData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049aeb3-43b9-4070-b84d-c78f9de2adc2}" ma:internalName="TaxCatchAllLabel" ma:readOnly="true" ma:showField="CatchAllDataLabel" ma:web="7fe2a2dc-be63-43a6-b1d7-504b4c2a6e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m080690ad171404d9779193e3a488287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Datenschutz</TermName>
          <TermId xmlns="http://schemas.microsoft.com/office/infopath/2007/PartnerControls">c6154058-5b04-43e9-98d2-a01a90330724</TermId>
        </TermInfo>
      </Terms>
    </m080690ad171404d9779193e3a488287>
    <Klassifizierung xmlns="0f30b0a4-a4ad-4b69-bbb6-f3eb14138260">öffentlich</Klassifizierung>
    <jc28d766b5094c6ab24e0780df780d0c xmlns="0f30b0a4-a4ad-4b69-bbb6-f3eb14138260">
      <Terms xmlns="http://schemas.microsoft.com/office/infopath/2007/PartnerControls">
        <TermInfo xmlns="http://schemas.microsoft.com/office/infopath/2007/PartnerControls">
          <TermName xmlns="http://schemas.microsoft.com/office/infopath/2007/PartnerControls">Datenschutz im Beschaffungsprozess​</TermName>
          <TermId xmlns="http://schemas.microsoft.com/office/infopath/2007/PartnerControls">af38b5a2-c51a-4642-ae93-5aa9c36c6da9</TermId>
        </TermInfo>
      </Terms>
    </jc28d766b5094c6ab24e0780df780d0c>
    <TaxCatchAll xmlns="7fe2a2dc-be63-43a6-b1d7-504b4c2a6e57">
      <Value>8</Value>
      <Value>63</Value>
    </TaxCatchAll>
  </documentManagement>
</p:properties>
</file>

<file path=customXml/itemProps1.xml><?xml version="1.0" encoding="utf-8"?>
<ds:datastoreItem xmlns:ds="http://schemas.openxmlformats.org/officeDocument/2006/customXml" ds:itemID="{F937F972-6A80-473B-A46D-315BFA7D8C2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632D80C-89FB-46D6-BACF-733FC422EEDB}"/>
</file>

<file path=customXml/itemProps3.xml><?xml version="1.0" encoding="utf-8"?>
<ds:datastoreItem xmlns:ds="http://schemas.openxmlformats.org/officeDocument/2006/customXml" ds:itemID="{A98394CC-AA55-4462-895C-ECED6462D5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00854-1832-4CD5-83C3-3C559974A68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35E034A-0773-48FD-817C-810C23BC183E}">
  <ds:schemaRefs>
    <ds:schemaRef ds:uri="http://schemas.microsoft.com/office/2006/metadata/properties"/>
    <ds:schemaRef ds:uri="http://schemas.microsoft.com/sharepoint/v3/fields"/>
    <ds:schemaRef ds:uri="0f30b0a4-a4ad-4b69-bbb6-f3eb14138260"/>
    <ds:schemaRef ds:uri="http://schemas.microsoft.com/office/infopath/2007/PartnerControls"/>
    <ds:schemaRef ds:uri="873df7c9-e8a1-49ef-bb09-712fb2eedcfa"/>
    <ds:schemaRef ds:uri="df0b73ea-1563-4968-a95d-a9a19c6d55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Leer.dotx</Template>
  <TotalTime>0</TotalTime>
  <Pages>8</Pages>
  <Words>1689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kubus IT</Company>
  <LinksUpToDate>false</LinksUpToDate>
  <CharactersWithSpaces>12311</CharactersWithSpaces>
  <SharedDoc>false</SharedDoc>
  <HLinks>
    <vt:vector size="204" baseType="variant">
      <vt:variant>
        <vt:i4>720983</vt:i4>
      </vt:variant>
      <vt:variant>
        <vt:i4>141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655449</vt:i4>
      </vt:variant>
      <vt:variant>
        <vt:i4>138</vt:i4>
      </vt:variant>
      <vt:variant>
        <vt:i4>0</vt:i4>
      </vt:variant>
      <vt:variant>
        <vt:i4>5</vt:i4>
      </vt:variant>
      <vt:variant>
        <vt:lpwstr>http://slap0016.sac.aok.de/wiedervorlage</vt:lpwstr>
      </vt:variant>
      <vt:variant>
        <vt:lpwstr/>
      </vt:variant>
      <vt:variant>
        <vt:i4>720983</vt:i4>
      </vt:variant>
      <vt:variant>
        <vt:i4>135</vt:i4>
      </vt:variant>
      <vt:variant>
        <vt:i4>0</vt:i4>
      </vt:variant>
      <vt:variant>
        <vt:i4>5</vt:i4>
      </vt:variant>
      <vt:variant>
        <vt:lpwstr>http://slap0008.sac.aok.de/wiedervorlage</vt:lpwstr>
      </vt:variant>
      <vt:variant>
        <vt:lpwstr/>
      </vt:variant>
      <vt:variant>
        <vt:i4>5701754</vt:i4>
      </vt:variant>
      <vt:variant>
        <vt:i4>132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5701754</vt:i4>
      </vt:variant>
      <vt:variant>
        <vt:i4>129</vt:i4>
      </vt:variant>
      <vt:variant>
        <vt:i4>0</vt:i4>
      </vt:variant>
      <vt:variant>
        <vt:i4>5</vt:i4>
      </vt:variant>
      <vt:variant>
        <vt:lpwstr>mailto:regina.kuehn@kubus-it.de</vt:lpwstr>
      </vt:variant>
      <vt:variant>
        <vt:lpwstr/>
      </vt:variant>
      <vt:variant>
        <vt:i4>5898355</vt:i4>
      </vt:variant>
      <vt:variant>
        <vt:i4>126</vt:i4>
      </vt:variant>
      <vt:variant>
        <vt:i4>0</vt:i4>
      </vt:variant>
      <vt:variant>
        <vt:i4>5</vt:i4>
      </vt:variant>
      <vt:variant>
        <vt:lpwstr>mailto:ingrid.stahlberg@kubus-it.de</vt:lpwstr>
      </vt:variant>
      <vt:variant>
        <vt:lpwstr/>
      </vt:variant>
      <vt:variant>
        <vt:i4>5242996</vt:i4>
      </vt:variant>
      <vt:variant>
        <vt:i4>123</vt:i4>
      </vt:variant>
      <vt:variant>
        <vt:i4>0</vt:i4>
      </vt:variant>
      <vt:variant>
        <vt:i4>5</vt:i4>
      </vt:variant>
      <vt:variant>
        <vt:lpwstr>mailto:kristin.zumpe@kubus-it.de</vt:lpwstr>
      </vt:variant>
      <vt:variant>
        <vt:lpwstr/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_Toc230136739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_Toc230136738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_Toc230136737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_Toc230136736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_Toc230136735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_Toc230136734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_Toc230136733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_Toc230136732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_Toc230136731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_Toc230136730</vt:lpwstr>
      </vt:variant>
      <vt:variant>
        <vt:i4>1114166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_Toc230136729</vt:lpwstr>
      </vt:variant>
      <vt:variant>
        <vt:i4>1114166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_Toc230136728</vt:lpwstr>
      </vt:variant>
      <vt:variant>
        <vt:i4>1114166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_Toc230136727</vt:lpwstr>
      </vt:variant>
      <vt:variant>
        <vt:i4>1114166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_Toc230136726</vt:lpwstr>
      </vt:variant>
      <vt:variant>
        <vt:i4>1114166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_Toc230136725</vt:lpwstr>
      </vt:variant>
      <vt:variant>
        <vt:i4>1114166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_Toc230136724</vt:lpwstr>
      </vt:variant>
      <vt:variant>
        <vt:i4>1114166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_Toc230136723</vt:lpwstr>
      </vt:variant>
      <vt:variant>
        <vt:i4>1114166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_Toc230136722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_Toc230136721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_Toc230136720</vt:lpwstr>
      </vt:variant>
      <vt:variant>
        <vt:i4>5898318</vt:i4>
      </vt:variant>
      <vt:variant>
        <vt:i4>-1</vt:i4>
      </vt:variant>
      <vt:variant>
        <vt:i4>2055</vt:i4>
      </vt:variant>
      <vt:variant>
        <vt:i4>1</vt:i4>
      </vt:variant>
      <vt:variant>
        <vt:lpwstr>N:\PROJEKTE\CD KUBUS IT\logo_kubusit.png</vt:lpwstr>
      </vt:variant>
      <vt:variant>
        <vt:lpwstr/>
      </vt:variant>
      <vt:variant>
        <vt:i4>4128831</vt:i4>
      </vt:variant>
      <vt:variant>
        <vt:i4>-1</vt:i4>
      </vt:variant>
      <vt:variant>
        <vt:i4>2056</vt:i4>
      </vt:variant>
      <vt:variant>
        <vt:i4>1</vt:i4>
      </vt:variant>
      <vt:variant>
        <vt:lpwstr>N:\PROJEKTE\CD KUBUS IT\leiste_wuerfel.png</vt:lpwstr>
      </vt:variant>
      <vt:variant>
        <vt:lpwstr/>
      </vt:variant>
      <vt:variant>
        <vt:i4>8126471</vt:i4>
      </vt:variant>
      <vt:variant>
        <vt:i4>-1</vt:i4>
      </vt:variant>
      <vt:variant>
        <vt:i4>2057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2063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2071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2081</vt:i4>
      </vt:variant>
      <vt:variant>
        <vt:i4>1</vt:i4>
      </vt:variant>
      <vt:variant>
        <vt:lpwstr>PROJEKTE\CD KUBUS IT\logo_kubusit.png</vt:lpwstr>
      </vt:variant>
      <vt:variant>
        <vt:lpwstr/>
      </vt:variant>
      <vt:variant>
        <vt:i4>8126471</vt:i4>
      </vt:variant>
      <vt:variant>
        <vt:i4>-1</vt:i4>
      </vt:variant>
      <vt:variant>
        <vt:i4>2088</vt:i4>
      </vt:variant>
      <vt:variant>
        <vt:i4>1</vt:i4>
      </vt:variant>
      <vt:variant>
        <vt:lpwstr>PROJEKTE\CD KUBUS IT\logo_kubusit.png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Meldung einer (möglichen) DS-Verletzung_V11_29-07-2025</dc:title>
  <dc:creator>Keichel, Jan / Stab-OS;Rämmler, Torsten / Stab-OS</dc:creator>
  <cp:lastModifiedBy>Hergesell, Tina / R-UNS-EIN-1</cp:lastModifiedBy>
  <cp:revision>2</cp:revision>
  <cp:lastPrinted>2009-06-12T07:58:00Z</cp:lastPrinted>
  <dcterms:created xsi:type="dcterms:W3CDTF">2026-06-05T07:27:00Z</dcterms:created>
  <dcterms:modified xsi:type="dcterms:W3CDTF">2026-06-05T07:27:00Z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0x0101003CD64EBB99675B47999179C138A0E6D4006EF4B0E4BFBAE340A6D2BF3F791E9A33</vt:lpwstr>
  </property>
  <property fmtid="{D5CDD505-2E9C-101B-9397-08002B2CF9AE}" pid="3" name="Order">
    <vt:r8>1700</vt:r8>
  </property>
  <property fmtid="{D5CDD505-2E9C-101B-9397-08002B2CF9AE}" pid="4" name="KUB_Status">
    <vt:lpwstr>Entwurf</vt:lpwstr>
  </property>
  <property fmtid="{D5CDD505-2E9C-101B-9397-08002B2CF9AE}" pid="5" name="Dateityp1">
    <vt:lpwstr>dotx</vt:lpwstr>
  </property>
  <property fmtid="{D5CDD505-2E9C-101B-9397-08002B2CF9AE}" pid="6" name="Stand0">
    <vt:filetime>2009-06-11T22:00:00Z</vt:filetime>
  </property>
  <property fmtid="{D5CDD505-2E9C-101B-9397-08002B2CF9AE}" pid="7" name="Besitzer">
    <vt:lpwstr>Zumpe, Kristin / IE-SE-E1-21932</vt:lpwstr>
  </property>
  <property fmtid="{D5CDD505-2E9C-101B-9397-08002B2CF9AE}" pid="8" name="Themen kubus IT">
    <vt:lpwstr>8;#Datenschutz|c6154058-5b04-43e9-98d2-a01a90330724</vt:lpwstr>
  </property>
  <property fmtid="{D5CDD505-2E9C-101B-9397-08002B2CF9AE}" pid="9" name="Kategorie kubus IT">
    <vt:lpwstr>63;#Datenschutz im Beschaffungsprozess​|af38b5a2-c51a-4642-ae93-5aa9c36c6da9</vt:lpwstr>
  </property>
  <property fmtid="{D5CDD505-2E9C-101B-9397-08002B2CF9AE}" pid="10" name="_CopySource">
    <vt:lpwstr/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TemplateUrl">
    <vt:lpwstr/>
  </property>
</Properties>
</file>